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Grigliatabella"/>
        <w:tblW w:w="14830" w:type="dxa"/>
        <w:tblLayout w:type="fixed"/>
        <w:tblLook w:val="01E0" w:firstRow="1" w:lastRow="1" w:firstColumn="1" w:lastColumn="1" w:noHBand="0" w:noVBand="0"/>
      </w:tblPr>
      <w:tblGrid>
        <w:gridCol w:w="468"/>
        <w:gridCol w:w="4363"/>
        <w:gridCol w:w="1111"/>
        <w:gridCol w:w="1111"/>
        <w:gridCol w:w="1111"/>
        <w:gridCol w:w="1111"/>
        <w:gridCol w:w="1111"/>
        <w:gridCol w:w="1111"/>
        <w:gridCol w:w="1111"/>
        <w:gridCol w:w="1111"/>
        <w:gridCol w:w="1111"/>
      </w:tblGrid>
      <w:tr w:rsidR="00B6460F" w:rsidRPr="00F81F64">
        <w:trPr>
          <w:cantSplit/>
          <w:trHeight w:val="372"/>
          <w:tblHeader/>
        </w:trPr>
        <w:tc>
          <w:tcPr>
            <w:tcW w:w="4831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B6460F" w:rsidRPr="00F81F64" w:rsidRDefault="0018457D" w:rsidP="00F81F64">
            <w:pPr>
              <w:jc w:val="center"/>
              <w:rPr>
                <w:b/>
                <w:sz w:val="11"/>
                <w:szCs w:val="11"/>
              </w:rPr>
            </w:pPr>
            <w:bookmarkStart w:id="0" w:name="_GoBack"/>
            <w:bookmarkEnd w:id="0"/>
            <w:r w:rsidRPr="00F81F64">
              <w:rPr>
                <w:b/>
                <w:sz w:val="11"/>
                <w:szCs w:val="11"/>
              </w:rPr>
              <w:t>MISSIONI E PROGRAMMI/MACROAGGREGATI</w:t>
            </w:r>
          </w:p>
        </w:tc>
        <w:tc>
          <w:tcPr>
            <w:tcW w:w="1111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B6460F" w:rsidRPr="00F81F64" w:rsidRDefault="0018457D" w:rsidP="00F81F64">
            <w:pPr>
              <w:jc w:val="center"/>
              <w:rPr>
                <w:b/>
                <w:sz w:val="11"/>
                <w:szCs w:val="11"/>
              </w:rPr>
            </w:pPr>
            <w:r>
              <w:rPr>
                <w:b/>
                <w:sz w:val="11"/>
                <w:szCs w:val="11"/>
              </w:rPr>
              <w:t>Redditi da lavoro dipendente</w:t>
            </w:r>
          </w:p>
        </w:tc>
        <w:tc>
          <w:tcPr>
            <w:tcW w:w="1111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B6460F" w:rsidRPr="00F81F64" w:rsidRDefault="0018457D" w:rsidP="00F81F64">
            <w:pPr>
              <w:jc w:val="center"/>
              <w:rPr>
                <w:b/>
                <w:sz w:val="11"/>
                <w:szCs w:val="11"/>
              </w:rPr>
            </w:pPr>
            <w:r>
              <w:rPr>
                <w:b/>
                <w:sz w:val="11"/>
                <w:szCs w:val="11"/>
              </w:rPr>
              <w:t>Imposte e tasse a carico dell’ente</w:t>
            </w:r>
          </w:p>
        </w:tc>
        <w:tc>
          <w:tcPr>
            <w:tcW w:w="1111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B6460F" w:rsidRPr="00F81F64" w:rsidRDefault="0018457D" w:rsidP="00F81F64">
            <w:pPr>
              <w:jc w:val="center"/>
              <w:rPr>
                <w:b/>
                <w:sz w:val="11"/>
                <w:szCs w:val="11"/>
              </w:rPr>
            </w:pPr>
            <w:r>
              <w:rPr>
                <w:b/>
                <w:sz w:val="11"/>
                <w:szCs w:val="11"/>
              </w:rPr>
              <w:t>Acquisto di beni e servizi</w:t>
            </w:r>
          </w:p>
        </w:tc>
        <w:tc>
          <w:tcPr>
            <w:tcW w:w="1111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B6460F" w:rsidRPr="00F81F64" w:rsidRDefault="0018457D" w:rsidP="00F81F64">
            <w:pPr>
              <w:jc w:val="center"/>
              <w:rPr>
                <w:b/>
                <w:sz w:val="11"/>
                <w:szCs w:val="11"/>
              </w:rPr>
            </w:pPr>
            <w:r>
              <w:rPr>
                <w:b/>
                <w:sz w:val="11"/>
                <w:szCs w:val="11"/>
              </w:rPr>
              <w:t>Trasferimenti correnti</w:t>
            </w:r>
          </w:p>
        </w:tc>
        <w:tc>
          <w:tcPr>
            <w:tcW w:w="1111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B6460F" w:rsidRPr="00F81F64" w:rsidRDefault="0018457D" w:rsidP="00F81F64">
            <w:pPr>
              <w:jc w:val="center"/>
              <w:rPr>
                <w:b/>
                <w:sz w:val="11"/>
                <w:szCs w:val="11"/>
              </w:rPr>
            </w:pPr>
            <w:r>
              <w:rPr>
                <w:b/>
                <w:sz w:val="11"/>
                <w:szCs w:val="11"/>
              </w:rPr>
              <w:t>Interessi passivi</w:t>
            </w:r>
          </w:p>
        </w:tc>
        <w:tc>
          <w:tcPr>
            <w:tcW w:w="1111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B6460F" w:rsidRPr="00F81F64" w:rsidRDefault="0018457D" w:rsidP="00F81F64">
            <w:pPr>
              <w:jc w:val="center"/>
              <w:rPr>
                <w:b/>
                <w:sz w:val="11"/>
                <w:szCs w:val="11"/>
              </w:rPr>
            </w:pPr>
            <w:r>
              <w:rPr>
                <w:b/>
                <w:sz w:val="11"/>
                <w:szCs w:val="11"/>
              </w:rPr>
              <w:t>Altre spese per redditi da capitale</w:t>
            </w:r>
          </w:p>
        </w:tc>
        <w:tc>
          <w:tcPr>
            <w:tcW w:w="1111" w:type="dxa"/>
            <w:tcBorders>
              <w:top w:val="double" w:sz="4" w:space="0" w:color="auto"/>
              <w:bottom w:val="double" w:sz="4" w:space="0" w:color="auto"/>
            </w:tcBorders>
          </w:tcPr>
          <w:p w:rsidR="00B6460F" w:rsidRPr="007A797C" w:rsidRDefault="0018457D" w:rsidP="00F81F64">
            <w:pPr>
              <w:jc w:val="center"/>
              <w:rPr>
                <w:b/>
                <w:sz w:val="11"/>
                <w:szCs w:val="11"/>
              </w:rPr>
            </w:pPr>
            <w:r w:rsidRPr="007A797C">
              <w:rPr>
                <w:b/>
                <w:sz w:val="11"/>
                <w:szCs w:val="11"/>
              </w:rPr>
              <w:t>Rimborsi e poste correttive delle entrate</w:t>
            </w:r>
          </w:p>
        </w:tc>
        <w:tc>
          <w:tcPr>
            <w:tcW w:w="1111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B6460F" w:rsidRPr="00F81F64" w:rsidRDefault="0018457D" w:rsidP="00F81F64">
            <w:pPr>
              <w:jc w:val="center"/>
              <w:rPr>
                <w:b/>
                <w:sz w:val="11"/>
                <w:szCs w:val="11"/>
              </w:rPr>
            </w:pPr>
            <w:r>
              <w:rPr>
                <w:b/>
                <w:sz w:val="11"/>
                <w:szCs w:val="11"/>
              </w:rPr>
              <w:t>Altre spese correnti</w:t>
            </w:r>
          </w:p>
        </w:tc>
        <w:tc>
          <w:tcPr>
            <w:tcW w:w="1111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6460F" w:rsidRPr="00F81F64" w:rsidRDefault="0018457D" w:rsidP="00F81F64">
            <w:pPr>
              <w:jc w:val="center"/>
              <w:rPr>
                <w:b/>
                <w:sz w:val="11"/>
                <w:szCs w:val="11"/>
              </w:rPr>
            </w:pPr>
            <w:r>
              <w:rPr>
                <w:b/>
                <w:sz w:val="11"/>
                <w:szCs w:val="11"/>
              </w:rPr>
              <w:t>Totale</w:t>
            </w:r>
          </w:p>
        </w:tc>
      </w:tr>
      <w:tr w:rsidR="00B6460F" w:rsidRPr="00F81F64">
        <w:trPr>
          <w:cantSplit/>
          <w:trHeight w:val="369"/>
          <w:tblHeader/>
        </w:trPr>
        <w:tc>
          <w:tcPr>
            <w:tcW w:w="4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B6460F" w:rsidRPr="00F81F64" w:rsidRDefault="0018457D" w:rsidP="00F81F64">
            <w:pPr>
              <w:jc w:val="center"/>
              <w:rPr>
                <w:b/>
                <w:sz w:val="11"/>
                <w:szCs w:val="11"/>
              </w:rPr>
            </w:pPr>
          </w:p>
        </w:tc>
        <w:tc>
          <w:tcPr>
            <w:tcW w:w="4363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B6460F" w:rsidRPr="00F81F64" w:rsidRDefault="0018457D" w:rsidP="00F81F64">
            <w:pPr>
              <w:jc w:val="center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B6460F" w:rsidRPr="00F81F64" w:rsidRDefault="0018457D" w:rsidP="00F81F64">
            <w:pPr>
              <w:jc w:val="center"/>
              <w:rPr>
                <w:b/>
                <w:sz w:val="11"/>
                <w:szCs w:val="11"/>
              </w:rPr>
            </w:pPr>
            <w:r>
              <w:rPr>
                <w:b/>
                <w:sz w:val="11"/>
                <w:szCs w:val="11"/>
              </w:rPr>
              <w:t>101</w:t>
            </w:r>
          </w:p>
        </w:tc>
        <w:tc>
          <w:tcPr>
            <w:tcW w:w="1111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B6460F" w:rsidRPr="00F81F64" w:rsidRDefault="0018457D" w:rsidP="00F81F64">
            <w:pPr>
              <w:jc w:val="center"/>
              <w:rPr>
                <w:b/>
                <w:sz w:val="11"/>
                <w:szCs w:val="11"/>
              </w:rPr>
            </w:pPr>
            <w:r>
              <w:rPr>
                <w:b/>
                <w:sz w:val="11"/>
                <w:szCs w:val="11"/>
              </w:rPr>
              <w:t>102</w:t>
            </w:r>
          </w:p>
        </w:tc>
        <w:tc>
          <w:tcPr>
            <w:tcW w:w="1111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B6460F" w:rsidRPr="00F81F64" w:rsidRDefault="0018457D" w:rsidP="00F81F64">
            <w:pPr>
              <w:jc w:val="center"/>
              <w:rPr>
                <w:b/>
                <w:sz w:val="11"/>
                <w:szCs w:val="11"/>
              </w:rPr>
            </w:pPr>
            <w:r>
              <w:rPr>
                <w:b/>
                <w:sz w:val="11"/>
                <w:szCs w:val="11"/>
              </w:rPr>
              <w:t>103</w:t>
            </w:r>
          </w:p>
        </w:tc>
        <w:tc>
          <w:tcPr>
            <w:tcW w:w="1111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B6460F" w:rsidRPr="00F81F64" w:rsidRDefault="0018457D" w:rsidP="00F81F64">
            <w:pPr>
              <w:jc w:val="center"/>
              <w:rPr>
                <w:b/>
                <w:sz w:val="11"/>
                <w:szCs w:val="11"/>
              </w:rPr>
            </w:pPr>
            <w:r>
              <w:rPr>
                <w:b/>
                <w:sz w:val="11"/>
                <w:szCs w:val="11"/>
              </w:rPr>
              <w:t>104</w:t>
            </w:r>
          </w:p>
        </w:tc>
        <w:tc>
          <w:tcPr>
            <w:tcW w:w="1111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B6460F" w:rsidRPr="00F81F64" w:rsidRDefault="0018457D" w:rsidP="00F81F64">
            <w:pPr>
              <w:jc w:val="center"/>
              <w:rPr>
                <w:b/>
                <w:sz w:val="11"/>
                <w:szCs w:val="11"/>
              </w:rPr>
            </w:pPr>
            <w:r>
              <w:rPr>
                <w:b/>
                <w:sz w:val="11"/>
                <w:szCs w:val="11"/>
              </w:rPr>
              <w:t>107</w:t>
            </w:r>
          </w:p>
        </w:tc>
        <w:tc>
          <w:tcPr>
            <w:tcW w:w="1111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B6460F" w:rsidRPr="00F81F64" w:rsidRDefault="0018457D" w:rsidP="00A23834">
            <w:pPr>
              <w:jc w:val="center"/>
              <w:rPr>
                <w:b/>
                <w:sz w:val="11"/>
                <w:szCs w:val="11"/>
              </w:rPr>
            </w:pPr>
            <w:r>
              <w:rPr>
                <w:b/>
                <w:sz w:val="11"/>
                <w:szCs w:val="11"/>
              </w:rPr>
              <w:t>108</w:t>
            </w:r>
          </w:p>
        </w:tc>
        <w:tc>
          <w:tcPr>
            <w:tcW w:w="1111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B6460F" w:rsidRPr="00F81F64" w:rsidRDefault="0018457D" w:rsidP="00F81F64">
            <w:pPr>
              <w:jc w:val="center"/>
              <w:rPr>
                <w:b/>
                <w:sz w:val="11"/>
                <w:szCs w:val="11"/>
              </w:rPr>
            </w:pPr>
            <w:r>
              <w:rPr>
                <w:b/>
                <w:sz w:val="11"/>
                <w:szCs w:val="11"/>
              </w:rPr>
              <w:t>109</w:t>
            </w:r>
          </w:p>
        </w:tc>
        <w:tc>
          <w:tcPr>
            <w:tcW w:w="1111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B6460F" w:rsidRPr="00F81F64" w:rsidRDefault="0018457D" w:rsidP="00F81F64">
            <w:pPr>
              <w:jc w:val="center"/>
              <w:rPr>
                <w:b/>
                <w:sz w:val="11"/>
                <w:szCs w:val="11"/>
              </w:rPr>
            </w:pPr>
            <w:r>
              <w:rPr>
                <w:b/>
                <w:sz w:val="11"/>
                <w:szCs w:val="11"/>
              </w:rPr>
              <w:t>110</w:t>
            </w:r>
          </w:p>
        </w:tc>
        <w:tc>
          <w:tcPr>
            <w:tcW w:w="1111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6460F" w:rsidRPr="00F81F64" w:rsidRDefault="0018457D" w:rsidP="00F81F64">
            <w:pPr>
              <w:jc w:val="center"/>
              <w:rPr>
                <w:b/>
                <w:sz w:val="11"/>
                <w:szCs w:val="11"/>
              </w:rPr>
            </w:pPr>
            <w:r>
              <w:rPr>
                <w:b/>
                <w:sz w:val="11"/>
                <w:szCs w:val="11"/>
              </w:rPr>
              <w:t>100</w:t>
            </w:r>
          </w:p>
        </w:tc>
      </w:tr>
      <w:tr w:rsidR="00EC36EC" w:rsidRPr="00F81F64">
        <w:trPr>
          <w:cantSplit/>
          <w:trHeight w:val="288"/>
        </w:trPr>
        <w:tc>
          <w:tcPr>
            <w:tcW w:w="468" w:type="dxa"/>
            <w:tcBorders>
              <w:top w:val="double" w:sz="4" w:space="0" w:color="auto"/>
              <w:left w:val="double" w:sz="4" w:space="0" w:color="auto"/>
              <w:bottom w:val="nil"/>
            </w:tcBorders>
          </w:tcPr>
          <w:p w:rsidR="00EC36EC" w:rsidRPr="004D78FD" w:rsidRDefault="0018457D" w:rsidP="005B5DE2">
            <w:pPr>
              <w:jc w:val="center"/>
              <w:rPr>
                <w:b/>
                <w:sz w:val="6"/>
                <w:szCs w:val="6"/>
              </w:rPr>
            </w:pPr>
          </w:p>
          <w:p w:rsidR="00EC36EC" w:rsidRPr="00F81F64" w:rsidRDefault="0018457D" w:rsidP="005B5DE2">
            <w:pPr>
              <w:jc w:val="center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01</w:t>
            </w:r>
          </w:p>
        </w:tc>
        <w:tc>
          <w:tcPr>
            <w:tcW w:w="4363" w:type="dxa"/>
            <w:tcBorders>
              <w:top w:val="double" w:sz="4" w:space="0" w:color="auto"/>
              <w:bottom w:val="nil"/>
            </w:tcBorders>
          </w:tcPr>
          <w:p w:rsidR="00EC36EC" w:rsidRPr="004D78FD" w:rsidRDefault="0018457D" w:rsidP="00CA5899">
            <w:pPr>
              <w:rPr>
                <w:b/>
                <w:sz w:val="6"/>
                <w:szCs w:val="6"/>
              </w:rPr>
            </w:pPr>
          </w:p>
          <w:p w:rsidR="00EC36EC" w:rsidRDefault="0018457D" w:rsidP="00CA5899">
            <w:pPr>
              <w:rPr>
                <w:b/>
                <w:sz w:val="6"/>
                <w:szCs w:val="6"/>
              </w:rPr>
            </w:pPr>
            <w:r>
              <w:rPr>
                <w:b/>
                <w:noProof/>
                <w:sz w:val="11"/>
                <w:szCs w:val="11"/>
              </w:rPr>
              <w:t>Missione 1 - SERVIZI ISTITUZIONALI, GENERALI E DI GESTIONE</w:t>
            </w:r>
          </w:p>
          <w:p w:rsidR="00EC36EC" w:rsidRPr="0095043B" w:rsidRDefault="0018457D" w:rsidP="00CA5899">
            <w:pPr>
              <w:rPr>
                <w:b/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18457D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18457D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18457D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18457D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18457D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18457D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18457D" w:rsidP="003537A5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18457D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  <w:right w:val="double" w:sz="4" w:space="0" w:color="auto"/>
            </w:tcBorders>
          </w:tcPr>
          <w:p w:rsidR="00EC36EC" w:rsidRPr="00F81F64" w:rsidRDefault="0018457D" w:rsidP="005B5DE2">
            <w:pPr>
              <w:jc w:val="right"/>
              <w:rPr>
                <w:b/>
                <w:sz w:val="11"/>
                <w:szCs w:val="11"/>
              </w:rPr>
            </w:pPr>
          </w:p>
        </w:tc>
      </w:tr>
      <w:tr w:rsidR="009D1DE7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9D1DE7" w:rsidRPr="005B5DE2" w:rsidRDefault="0018457D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01</w:t>
            </w:r>
          </w:p>
        </w:tc>
        <w:tc>
          <w:tcPr>
            <w:tcW w:w="4363" w:type="dxa"/>
            <w:tcBorders>
              <w:top w:val="nil"/>
              <w:bottom w:val="nil"/>
            </w:tcBorders>
          </w:tcPr>
          <w:p w:rsidR="009D1DE7" w:rsidRDefault="0018457D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ORGANI ISTITUZIONALI</w:t>
            </w:r>
          </w:p>
          <w:p w:rsidR="009D1DE7" w:rsidRPr="007E5184" w:rsidRDefault="0018457D" w:rsidP="00CA5899">
            <w:pPr>
              <w:rPr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2.000,00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23.042,64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D44DB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  <w:right w:val="double" w:sz="4" w:space="0" w:color="auto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25.042,64</w:t>
            </w:r>
          </w:p>
        </w:tc>
      </w:tr>
      <w:tr w:rsidR="009D1DE7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9D1DE7" w:rsidRPr="005B5DE2" w:rsidRDefault="0018457D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02</w:t>
            </w:r>
          </w:p>
        </w:tc>
        <w:tc>
          <w:tcPr>
            <w:tcW w:w="4363" w:type="dxa"/>
            <w:tcBorders>
              <w:top w:val="nil"/>
              <w:bottom w:val="nil"/>
            </w:tcBorders>
          </w:tcPr>
          <w:p w:rsidR="009D1DE7" w:rsidRDefault="0018457D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SEGRETERIA GENERALE</w:t>
            </w:r>
          </w:p>
          <w:p w:rsidR="009D1DE7" w:rsidRPr="007E5184" w:rsidRDefault="0018457D" w:rsidP="00CA5899">
            <w:pPr>
              <w:rPr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45.867,00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3.000,00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8.400,00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45.000,00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D44DB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  <w:right w:val="double" w:sz="4" w:space="0" w:color="auto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102.267,00</w:t>
            </w:r>
          </w:p>
        </w:tc>
      </w:tr>
      <w:tr w:rsidR="009D1DE7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9D1DE7" w:rsidRPr="005B5DE2" w:rsidRDefault="0018457D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03</w:t>
            </w:r>
          </w:p>
        </w:tc>
        <w:tc>
          <w:tcPr>
            <w:tcW w:w="4363" w:type="dxa"/>
            <w:tcBorders>
              <w:top w:val="nil"/>
              <w:bottom w:val="nil"/>
            </w:tcBorders>
          </w:tcPr>
          <w:p w:rsidR="009D1DE7" w:rsidRDefault="0018457D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GESTIONE ECONOMICA, FINANZIARIA, PROGRAMMAZIONE E PROVVEDITORATO</w:t>
            </w:r>
          </w:p>
          <w:p w:rsidR="009D1DE7" w:rsidRPr="007E5184" w:rsidRDefault="0018457D" w:rsidP="00CA5899">
            <w:pPr>
              <w:rPr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86.400,00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5.600,00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98.700,00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1.000,00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5.642,21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D44DB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95.478,41</w:t>
            </w:r>
          </w:p>
        </w:tc>
        <w:tc>
          <w:tcPr>
            <w:tcW w:w="1111" w:type="dxa"/>
            <w:tcBorders>
              <w:top w:val="nil"/>
              <w:bottom w:val="nil"/>
              <w:right w:val="double" w:sz="4" w:space="0" w:color="auto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292.820,62</w:t>
            </w:r>
          </w:p>
        </w:tc>
      </w:tr>
      <w:tr w:rsidR="009D1DE7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9D1DE7" w:rsidRPr="005B5DE2" w:rsidRDefault="0018457D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04</w:t>
            </w:r>
          </w:p>
        </w:tc>
        <w:tc>
          <w:tcPr>
            <w:tcW w:w="4363" w:type="dxa"/>
            <w:tcBorders>
              <w:top w:val="nil"/>
              <w:bottom w:val="nil"/>
            </w:tcBorders>
          </w:tcPr>
          <w:p w:rsidR="009D1DE7" w:rsidRDefault="0018457D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GESTIONE DELLE ENTRATE TRIBUTARIE E SERVIZI FISCALI</w:t>
            </w:r>
          </w:p>
          <w:p w:rsidR="009D1DE7" w:rsidRPr="007E5184" w:rsidRDefault="0018457D" w:rsidP="00CA5899">
            <w:pPr>
              <w:rPr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33.000,00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20.400,00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5.300,00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1.000,00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D44DB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100,00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  <w:right w:val="double" w:sz="4" w:space="0" w:color="auto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59.800,00</w:t>
            </w:r>
          </w:p>
        </w:tc>
      </w:tr>
      <w:tr w:rsidR="009D1DE7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9D1DE7" w:rsidRPr="005B5DE2" w:rsidRDefault="0018457D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05</w:t>
            </w:r>
          </w:p>
        </w:tc>
        <w:tc>
          <w:tcPr>
            <w:tcW w:w="4363" w:type="dxa"/>
            <w:tcBorders>
              <w:top w:val="nil"/>
              <w:bottom w:val="nil"/>
            </w:tcBorders>
          </w:tcPr>
          <w:p w:rsidR="009D1DE7" w:rsidRDefault="0018457D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GESTIONE DEI BENI DEMANIALI E PATRIMONIALI</w:t>
            </w:r>
          </w:p>
          <w:p w:rsidR="009D1DE7" w:rsidRPr="007E5184" w:rsidRDefault="0018457D" w:rsidP="00CA5899">
            <w:pPr>
              <w:rPr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100,00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8.000,00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5.400,00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D44DB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4.000,00</w:t>
            </w:r>
          </w:p>
        </w:tc>
        <w:tc>
          <w:tcPr>
            <w:tcW w:w="1111" w:type="dxa"/>
            <w:tcBorders>
              <w:top w:val="nil"/>
              <w:bottom w:val="nil"/>
              <w:right w:val="double" w:sz="4" w:space="0" w:color="auto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17.500,00</w:t>
            </w:r>
          </w:p>
        </w:tc>
      </w:tr>
      <w:tr w:rsidR="009D1DE7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9D1DE7" w:rsidRPr="005B5DE2" w:rsidRDefault="0018457D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06</w:t>
            </w:r>
          </w:p>
        </w:tc>
        <w:tc>
          <w:tcPr>
            <w:tcW w:w="4363" w:type="dxa"/>
            <w:tcBorders>
              <w:top w:val="nil"/>
              <w:bottom w:val="nil"/>
            </w:tcBorders>
          </w:tcPr>
          <w:p w:rsidR="009D1DE7" w:rsidRDefault="0018457D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UFFICIO TECNICO</w:t>
            </w:r>
          </w:p>
          <w:p w:rsidR="009D1DE7" w:rsidRPr="007E5184" w:rsidRDefault="0018457D" w:rsidP="00CA5899">
            <w:pPr>
              <w:rPr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32.700,00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2.900,00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5.600,00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D44DB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  <w:right w:val="double" w:sz="4" w:space="0" w:color="auto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41.200,00</w:t>
            </w:r>
          </w:p>
        </w:tc>
      </w:tr>
      <w:tr w:rsidR="009D1DE7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9D1DE7" w:rsidRPr="005B5DE2" w:rsidRDefault="0018457D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07</w:t>
            </w:r>
          </w:p>
        </w:tc>
        <w:tc>
          <w:tcPr>
            <w:tcW w:w="4363" w:type="dxa"/>
            <w:tcBorders>
              <w:top w:val="nil"/>
              <w:bottom w:val="nil"/>
            </w:tcBorders>
          </w:tcPr>
          <w:p w:rsidR="009D1DE7" w:rsidRDefault="0018457D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SERVIZIO ELETTORALE E CONSULTAZIONI POPOLARI - ANAGRAFE E STATO CIVILE</w:t>
            </w:r>
          </w:p>
          <w:p w:rsidR="009D1DE7" w:rsidRPr="007E5184" w:rsidRDefault="0018457D" w:rsidP="00CA5899">
            <w:pPr>
              <w:rPr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78.900,00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5.690,00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9.850,00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D44DB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  <w:right w:val="double" w:sz="4" w:space="0" w:color="auto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94.440,00</w:t>
            </w:r>
          </w:p>
        </w:tc>
      </w:tr>
      <w:tr w:rsidR="009D1DE7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9D1DE7" w:rsidRPr="005B5DE2" w:rsidRDefault="0018457D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08</w:t>
            </w:r>
          </w:p>
        </w:tc>
        <w:tc>
          <w:tcPr>
            <w:tcW w:w="4363" w:type="dxa"/>
            <w:tcBorders>
              <w:top w:val="nil"/>
              <w:bottom w:val="nil"/>
            </w:tcBorders>
          </w:tcPr>
          <w:p w:rsidR="009D1DE7" w:rsidRDefault="0018457D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STATISTICA E SISTEMI INFORMATIVI</w:t>
            </w:r>
          </w:p>
          <w:p w:rsidR="009D1DE7" w:rsidRPr="007E5184" w:rsidRDefault="0018457D" w:rsidP="00CA5899">
            <w:pPr>
              <w:rPr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41.000,00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D44DB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  <w:right w:val="double" w:sz="4" w:space="0" w:color="auto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41.000,00</w:t>
            </w:r>
          </w:p>
        </w:tc>
      </w:tr>
      <w:tr w:rsidR="009D1DE7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9D1DE7" w:rsidRPr="005B5DE2" w:rsidRDefault="0018457D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09</w:t>
            </w:r>
          </w:p>
        </w:tc>
        <w:tc>
          <w:tcPr>
            <w:tcW w:w="4363" w:type="dxa"/>
            <w:tcBorders>
              <w:top w:val="nil"/>
              <w:bottom w:val="nil"/>
            </w:tcBorders>
          </w:tcPr>
          <w:p w:rsidR="009D1DE7" w:rsidRDefault="0018457D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ASSISTENZA TECNICO-AMMINISTRATIVA AGLI ENTI LOCALI</w:t>
            </w:r>
          </w:p>
          <w:p w:rsidR="009D1DE7" w:rsidRPr="007E5184" w:rsidRDefault="0018457D" w:rsidP="00CA5899">
            <w:pPr>
              <w:rPr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D44DB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  <w:right w:val="double" w:sz="4" w:space="0" w:color="auto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9D1DE7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9D1DE7" w:rsidRPr="005B5DE2" w:rsidRDefault="0018457D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10</w:t>
            </w:r>
          </w:p>
        </w:tc>
        <w:tc>
          <w:tcPr>
            <w:tcW w:w="4363" w:type="dxa"/>
            <w:tcBorders>
              <w:top w:val="nil"/>
              <w:bottom w:val="nil"/>
            </w:tcBorders>
          </w:tcPr>
          <w:p w:rsidR="009D1DE7" w:rsidRDefault="0018457D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RISORSE UMANE</w:t>
            </w:r>
          </w:p>
          <w:p w:rsidR="009D1DE7" w:rsidRPr="007E5184" w:rsidRDefault="0018457D" w:rsidP="00CA5899">
            <w:pPr>
              <w:rPr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1.100,00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6.350,00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D44DB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  <w:right w:val="double" w:sz="4" w:space="0" w:color="auto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7.450,00</w:t>
            </w:r>
          </w:p>
        </w:tc>
      </w:tr>
      <w:tr w:rsidR="009D1DE7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9D1DE7" w:rsidRPr="005B5DE2" w:rsidRDefault="0018457D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11</w:t>
            </w:r>
          </w:p>
        </w:tc>
        <w:tc>
          <w:tcPr>
            <w:tcW w:w="4363" w:type="dxa"/>
            <w:tcBorders>
              <w:top w:val="nil"/>
              <w:bottom w:val="nil"/>
            </w:tcBorders>
          </w:tcPr>
          <w:p w:rsidR="009D1DE7" w:rsidRDefault="0018457D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ALTRI SERVIZI GENERALI</w:t>
            </w:r>
          </w:p>
          <w:p w:rsidR="009D1DE7" w:rsidRPr="007E5184" w:rsidRDefault="0018457D" w:rsidP="00CA5899">
            <w:pPr>
              <w:rPr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6.030,00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250,00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2.200,00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D44DB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9.350,00</w:t>
            </w:r>
          </w:p>
        </w:tc>
        <w:tc>
          <w:tcPr>
            <w:tcW w:w="1111" w:type="dxa"/>
            <w:tcBorders>
              <w:top w:val="nil"/>
              <w:bottom w:val="nil"/>
              <w:right w:val="double" w:sz="4" w:space="0" w:color="auto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17.830,00</w:t>
            </w:r>
          </w:p>
        </w:tc>
      </w:tr>
      <w:tr w:rsidR="000D6B35" w:rsidRPr="004D78FD">
        <w:trPr>
          <w:cantSplit/>
          <w:trHeight w:val="258"/>
        </w:trPr>
        <w:tc>
          <w:tcPr>
            <w:tcW w:w="468" w:type="dxa"/>
            <w:tcBorders>
              <w:top w:val="nil"/>
              <w:left w:val="double" w:sz="4" w:space="0" w:color="auto"/>
              <w:bottom w:val="double" w:sz="4" w:space="0" w:color="auto"/>
            </w:tcBorders>
          </w:tcPr>
          <w:p w:rsidR="000D6B35" w:rsidRPr="004D78FD" w:rsidRDefault="0018457D" w:rsidP="00464F67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18457D" w:rsidP="00464F67">
            <w:pPr>
              <w:jc w:val="center"/>
              <w:rPr>
                <w:b/>
                <w:sz w:val="11"/>
                <w:szCs w:val="11"/>
              </w:rPr>
            </w:pPr>
          </w:p>
        </w:tc>
        <w:tc>
          <w:tcPr>
            <w:tcW w:w="4363" w:type="dxa"/>
            <w:tcBorders>
              <w:top w:val="nil"/>
              <w:bottom w:val="double" w:sz="4" w:space="0" w:color="auto"/>
            </w:tcBorders>
          </w:tcPr>
          <w:p w:rsidR="000D6B35" w:rsidRPr="004D78FD" w:rsidRDefault="0018457D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Default="0018457D" w:rsidP="00E94C8E">
            <w:pPr>
              <w:jc w:val="both"/>
              <w:rPr>
                <w:b/>
                <w:sz w:val="6"/>
                <w:szCs w:val="6"/>
              </w:rPr>
            </w:pPr>
            <w:r>
              <w:rPr>
                <w:b/>
                <w:noProof/>
                <w:sz w:val="11"/>
                <w:szCs w:val="11"/>
              </w:rPr>
              <w:t>Totale Missione 1 - SERVIZI ISTITUZIONALI, GENERALI E DI GESTIONE</w:t>
            </w:r>
          </w:p>
          <w:p w:rsidR="000D6B35" w:rsidRPr="008F6CBB" w:rsidRDefault="0018457D" w:rsidP="00E94C8E">
            <w:pPr>
              <w:jc w:val="both"/>
              <w:rPr>
                <w:b/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18457D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18457D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283.997,00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18457D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18457D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39.690,00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18457D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18457D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206.492,64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18457D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18457D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54.600,00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18457D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18457D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5.642,21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18457D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18457D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18457D" w:rsidP="00567384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18457D" w:rsidP="00567384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100,00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18457D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18457D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108.828,41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  <w:right w:val="double" w:sz="4" w:space="0" w:color="auto"/>
            </w:tcBorders>
          </w:tcPr>
          <w:p w:rsidR="000D6B35" w:rsidRPr="004D78FD" w:rsidRDefault="0018457D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18457D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699.350,26</w:t>
            </w:r>
          </w:p>
        </w:tc>
      </w:tr>
      <w:tr w:rsidR="00EC36EC" w:rsidRPr="00F81F64">
        <w:trPr>
          <w:cantSplit/>
          <w:trHeight w:val="288"/>
        </w:trPr>
        <w:tc>
          <w:tcPr>
            <w:tcW w:w="468" w:type="dxa"/>
            <w:tcBorders>
              <w:top w:val="double" w:sz="4" w:space="0" w:color="auto"/>
              <w:left w:val="double" w:sz="4" w:space="0" w:color="auto"/>
              <w:bottom w:val="nil"/>
            </w:tcBorders>
          </w:tcPr>
          <w:p w:rsidR="00EC36EC" w:rsidRPr="004D78FD" w:rsidRDefault="0018457D" w:rsidP="005B5DE2">
            <w:pPr>
              <w:jc w:val="center"/>
              <w:rPr>
                <w:b/>
                <w:sz w:val="6"/>
                <w:szCs w:val="6"/>
              </w:rPr>
            </w:pPr>
          </w:p>
          <w:p w:rsidR="00EC36EC" w:rsidRPr="00F81F64" w:rsidRDefault="0018457D" w:rsidP="005B5DE2">
            <w:pPr>
              <w:jc w:val="center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02</w:t>
            </w:r>
          </w:p>
        </w:tc>
        <w:tc>
          <w:tcPr>
            <w:tcW w:w="4363" w:type="dxa"/>
            <w:tcBorders>
              <w:top w:val="double" w:sz="4" w:space="0" w:color="auto"/>
              <w:bottom w:val="nil"/>
            </w:tcBorders>
          </w:tcPr>
          <w:p w:rsidR="00EC36EC" w:rsidRPr="004D78FD" w:rsidRDefault="0018457D" w:rsidP="00CA5899">
            <w:pPr>
              <w:rPr>
                <w:b/>
                <w:sz w:val="6"/>
                <w:szCs w:val="6"/>
              </w:rPr>
            </w:pPr>
          </w:p>
          <w:p w:rsidR="00EC36EC" w:rsidRDefault="0018457D" w:rsidP="00CA5899">
            <w:pPr>
              <w:rPr>
                <w:b/>
                <w:sz w:val="6"/>
                <w:szCs w:val="6"/>
              </w:rPr>
            </w:pPr>
            <w:r>
              <w:rPr>
                <w:b/>
                <w:noProof/>
                <w:sz w:val="11"/>
                <w:szCs w:val="11"/>
              </w:rPr>
              <w:t>Missione 2 - GIUSTIZIA</w:t>
            </w:r>
          </w:p>
          <w:p w:rsidR="00EC36EC" w:rsidRPr="0095043B" w:rsidRDefault="0018457D" w:rsidP="00CA5899">
            <w:pPr>
              <w:rPr>
                <w:b/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18457D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18457D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18457D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18457D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18457D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18457D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18457D" w:rsidP="003537A5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18457D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  <w:right w:val="double" w:sz="4" w:space="0" w:color="auto"/>
            </w:tcBorders>
          </w:tcPr>
          <w:p w:rsidR="00EC36EC" w:rsidRPr="00F81F64" w:rsidRDefault="0018457D" w:rsidP="005B5DE2">
            <w:pPr>
              <w:jc w:val="right"/>
              <w:rPr>
                <w:b/>
                <w:sz w:val="11"/>
                <w:szCs w:val="11"/>
              </w:rPr>
            </w:pPr>
          </w:p>
        </w:tc>
      </w:tr>
      <w:tr w:rsidR="009D1DE7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9D1DE7" w:rsidRPr="005B5DE2" w:rsidRDefault="0018457D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01</w:t>
            </w:r>
          </w:p>
        </w:tc>
        <w:tc>
          <w:tcPr>
            <w:tcW w:w="4363" w:type="dxa"/>
            <w:tcBorders>
              <w:top w:val="nil"/>
              <w:bottom w:val="nil"/>
            </w:tcBorders>
          </w:tcPr>
          <w:p w:rsidR="009D1DE7" w:rsidRDefault="0018457D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UFFICI GIUDIZIARI</w:t>
            </w:r>
          </w:p>
          <w:p w:rsidR="009D1DE7" w:rsidRPr="007E5184" w:rsidRDefault="0018457D" w:rsidP="00CA5899">
            <w:pPr>
              <w:rPr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D44DB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  <w:right w:val="double" w:sz="4" w:space="0" w:color="auto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9D1DE7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9D1DE7" w:rsidRPr="005B5DE2" w:rsidRDefault="0018457D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02</w:t>
            </w:r>
          </w:p>
        </w:tc>
        <w:tc>
          <w:tcPr>
            <w:tcW w:w="4363" w:type="dxa"/>
            <w:tcBorders>
              <w:top w:val="nil"/>
              <w:bottom w:val="nil"/>
            </w:tcBorders>
          </w:tcPr>
          <w:p w:rsidR="009D1DE7" w:rsidRDefault="0018457D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CASA CIRCONDARIALE E ALTRI SERVIZI</w:t>
            </w:r>
          </w:p>
          <w:p w:rsidR="009D1DE7" w:rsidRPr="007E5184" w:rsidRDefault="0018457D" w:rsidP="00CA5899">
            <w:pPr>
              <w:rPr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D44DB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  <w:right w:val="double" w:sz="4" w:space="0" w:color="auto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0D6B35" w:rsidRPr="004D78FD">
        <w:trPr>
          <w:cantSplit/>
          <w:trHeight w:val="258"/>
        </w:trPr>
        <w:tc>
          <w:tcPr>
            <w:tcW w:w="468" w:type="dxa"/>
            <w:tcBorders>
              <w:top w:val="nil"/>
              <w:left w:val="double" w:sz="4" w:space="0" w:color="auto"/>
              <w:bottom w:val="double" w:sz="4" w:space="0" w:color="auto"/>
            </w:tcBorders>
          </w:tcPr>
          <w:p w:rsidR="000D6B35" w:rsidRPr="004D78FD" w:rsidRDefault="0018457D" w:rsidP="00464F67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18457D" w:rsidP="00464F67">
            <w:pPr>
              <w:jc w:val="center"/>
              <w:rPr>
                <w:b/>
                <w:sz w:val="11"/>
                <w:szCs w:val="11"/>
              </w:rPr>
            </w:pPr>
          </w:p>
        </w:tc>
        <w:tc>
          <w:tcPr>
            <w:tcW w:w="4363" w:type="dxa"/>
            <w:tcBorders>
              <w:top w:val="nil"/>
              <w:bottom w:val="double" w:sz="4" w:space="0" w:color="auto"/>
            </w:tcBorders>
          </w:tcPr>
          <w:p w:rsidR="000D6B35" w:rsidRPr="004D78FD" w:rsidRDefault="0018457D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Default="0018457D" w:rsidP="00E94C8E">
            <w:pPr>
              <w:jc w:val="both"/>
              <w:rPr>
                <w:b/>
                <w:sz w:val="6"/>
                <w:szCs w:val="6"/>
              </w:rPr>
            </w:pPr>
            <w:r>
              <w:rPr>
                <w:b/>
                <w:noProof/>
                <w:sz w:val="11"/>
                <w:szCs w:val="11"/>
              </w:rPr>
              <w:t>Totale Missione 2 - GIUSTIZIA</w:t>
            </w:r>
          </w:p>
          <w:p w:rsidR="000D6B35" w:rsidRPr="008F6CBB" w:rsidRDefault="0018457D" w:rsidP="00E94C8E">
            <w:pPr>
              <w:jc w:val="both"/>
              <w:rPr>
                <w:b/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18457D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18457D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18457D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18457D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18457D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18457D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18457D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18457D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18457D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18457D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18457D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18457D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18457D" w:rsidP="00567384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18457D" w:rsidP="00567384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18457D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18457D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  <w:right w:val="double" w:sz="4" w:space="0" w:color="auto"/>
            </w:tcBorders>
          </w:tcPr>
          <w:p w:rsidR="000D6B35" w:rsidRPr="004D78FD" w:rsidRDefault="0018457D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18457D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</w:tr>
      <w:tr w:rsidR="00EC36EC" w:rsidRPr="00F81F64">
        <w:trPr>
          <w:cantSplit/>
          <w:trHeight w:val="288"/>
        </w:trPr>
        <w:tc>
          <w:tcPr>
            <w:tcW w:w="468" w:type="dxa"/>
            <w:tcBorders>
              <w:top w:val="double" w:sz="4" w:space="0" w:color="auto"/>
              <w:left w:val="double" w:sz="4" w:space="0" w:color="auto"/>
              <w:bottom w:val="nil"/>
            </w:tcBorders>
          </w:tcPr>
          <w:p w:rsidR="00EC36EC" w:rsidRPr="004D78FD" w:rsidRDefault="0018457D" w:rsidP="005B5DE2">
            <w:pPr>
              <w:jc w:val="center"/>
              <w:rPr>
                <w:b/>
                <w:sz w:val="6"/>
                <w:szCs w:val="6"/>
              </w:rPr>
            </w:pPr>
          </w:p>
          <w:p w:rsidR="00EC36EC" w:rsidRPr="00F81F64" w:rsidRDefault="0018457D" w:rsidP="005B5DE2">
            <w:pPr>
              <w:jc w:val="center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03</w:t>
            </w:r>
          </w:p>
        </w:tc>
        <w:tc>
          <w:tcPr>
            <w:tcW w:w="4363" w:type="dxa"/>
            <w:tcBorders>
              <w:top w:val="double" w:sz="4" w:space="0" w:color="auto"/>
              <w:bottom w:val="nil"/>
            </w:tcBorders>
          </w:tcPr>
          <w:p w:rsidR="00EC36EC" w:rsidRPr="004D78FD" w:rsidRDefault="0018457D" w:rsidP="00CA5899">
            <w:pPr>
              <w:rPr>
                <w:b/>
                <w:sz w:val="6"/>
                <w:szCs w:val="6"/>
              </w:rPr>
            </w:pPr>
          </w:p>
          <w:p w:rsidR="00EC36EC" w:rsidRDefault="0018457D" w:rsidP="00CA5899">
            <w:pPr>
              <w:rPr>
                <w:b/>
                <w:sz w:val="6"/>
                <w:szCs w:val="6"/>
              </w:rPr>
            </w:pPr>
            <w:r>
              <w:rPr>
                <w:b/>
                <w:noProof/>
                <w:sz w:val="11"/>
                <w:szCs w:val="11"/>
              </w:rPr>
              <w:t>Missione 3 - ORDINE PUBBLICO E SICUREZZA</w:t>
            </w:r>
          </w:p>
          <w:p w:rsidR="00EC36EC" w:rsidRPr="0095043B" w:rsidRDefault="0018457D" w:rsidP="00CA5899">
            <w:pPr>
              <w:rPr>
                <w:b/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18457D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18457D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18457D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18457D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18457D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18457D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18457D" w:rsidP="003537A5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18457D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  <w:right w:val="double" w:sz="4" w:space="0" w:color="auto"/>
            </w:tcBorders>
          </w:tcPr>
          <w:p w:rsidR="00EC36EC" w:rsidRPr="00F81F64" w:rsidRDefault="0018457D" w:rsidP="005B5DE2">
            <w:pPr>
              <w:jc w:val="right"/>
              <w:rPr>
                <w:b/>
                <w:sz w:val="11"/>
                <w:szCs w:val="11"/>
              </w:rPr>
            </w:pPr>
          </w:p>
        </w:tc>
      </w:tr>
      <w:tr w:rsidR="009D1DE7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9D1DE7" w:rsidRPr="005B5DE2" w:rsidRDefault="0018457D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01</w:t>
            </w:r>
          </w:p>
        </w:tc>
        <w:tc>
          <w:tcPr>
            <w:tcW w:w="4363" w:type="dxa"/>
            <w:tcBorders>
              <w:top w:val="nil"/>
              <w:bottom w:val="nil"/>
            </w:tcBorders>
          </w:tcPr>
          <w:p w:rsidR="009D1DE7" w:rsidRDefault="0018457D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POLIZIA LOCALE E AMMINISTRATIVA</w:t>
            </w:r>
          </w:p>
          <w:p w:rsidR="009D1DE7" w:rsidRPr="007E5184" w:rsidRDefault="0018457D" w:rsidP="00CA5899">
            <w:pPr>
              <w:rPr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87.600,00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3.750,00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13.750,00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D44DB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600,00</w:t>
            </w:r>
          </w:p>
        </w:tc>
        <w:tc>
          <w:tcPr>
            <w:tcW w:w="1111" w:type="dxa"/>
            <w:tcBorders>
              <w:top w:val="nil"/>
              <w:bottom w:val="nil"/>
              <w:right w:val="double" w:sz="4" w:space="0" w:color="auto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105.700,00</w:t>
            </w:r>
          </w:p>
        </w:tc>
      </w:tr>
      <w:tr w:rsidR="009D1DE7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9D1DE7" w:rsidRPr="005B5DE2" w:rsidRDefault="0018457D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02</w:t>
            </w:r>
          </w:p>
        </w:tc>
        <w:tc>
          <w:tcPr>
            <w:tcW w:w="4363" w:type="dxa"/>
            <w:tcBorders>
              <w:top w:val="nil"/>
              <w:bottom w:val="nil"/>
            </w:tcBorders>
          </w:tcPr>
          <w:p w:rsidR="009D1DE7" w:rsidRDefault="0018457D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SISTEMA INTEGRATO DI SICUREZZA URBANA</w:t>
            </w:r>
          </w:p>
          <w:p w:rsidR="009D1DE7" w:rsidRPr="007E5184" w:rsidRDefault="0018457D" w:rsidP="00CA5899">
            <w:pPr>
              <w:rPr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D44DB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  <w:right w:val="double" w:sz="4" w:space="0" w:color="auto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0D6B35" w:rsidRPr="004D78FD">
        <w:trPr>
          <w:cantSplit/>
          <w:trHeight w:val="258"/>
        </w:trPr>
        <w:tc>
          <w:tcPr>
            <w:tcW w:w="468" w:type="dxa"/>
            <w:tcBorders>
              <w:top w:val="nil"/>
              <w:left w:val="double" w:sz="4" w:space="0" w:color="auto"/>
              <w:bottom w:val="double" w:sz="4" w:space="0" w:color="auto"/>
            </w:tcBorders>
          </w:tcPr>
          <w:p w:rsidR="000D6B35" w:rsidRPr="004D78FD" w:rsidRDefault="0018457D" w:rsidP="00464F67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18457D" w:rsidP="00464F67">
            <w:pPr>
              <w:jc w:val="center"/>
              <w:rPr>
                <w:b/>
                <w:sz w:val="11"/>
                <w:szCs w:val="11"/>
              </w:rPr>
            </w:pPr>
          </w:p>
        </w:tc>
        <w:tc>
          <w:tcPr>
            <w:tcW w:w="4363" w:type="dxa"/>
            <w:tcBorders>
              <w:top w:val="nil"/>
              <w:bottom w:val="double" w:sz="4" w:space="0" w:color="auto"/>
            </w:tcBorders>
          </w:tcPr>
          <w:p w:rsidR="000D6B35" w:rsidRPr="004D78FD" w:rsidRDefault="0018457D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Default="0018457D" w:rsidP="00E94C8E">
            <w:pPr>
              <w:jc w:val="both"/>
              <w:rPr>
                <w:b/>
                <w:sz w:val="6"/>
                <w:szCs w:val="6"/>
              </w:rPr>
            </w:pPr>
            <w:r>
              <w:rPr>
                <w:b/>
                <w:noProof/>
                <w:sz w:val="11"/>
                <w:szCs w:val="11"/>
              </w:rPr>
              <w:t>Totale Missione 3 - ORDINE PUBBLICO E SICUREZZA</w:t>
            </w:r>
          </w:p>
          <w:p w:rsidR="000D6B35" w:rsidRPr="008F6CBB" w:rsidRDefault="0018457D" w:rsidP="00E94C8E">
            <w:pPr>
              <w:jc w:val="both"/>
              <w:rPr>
                <w:b/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18457D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18457D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87.600,00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18457D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18457D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3.750,00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18457D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18457D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13.750,00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18457D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18457D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18457D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18457D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18457D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18457D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18457D" w:rsidP="00567384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18457D" w:rsidP="00567384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18457D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18457D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600,00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  <w:right w:val="double" w:sz="4" w:space="0" w:color="auto"/>
            </w:tcBorders>
          </w:tcPr>
          <w:p w:rsidR="000D6B35" w:rsidRPr="004D78FD" w:rsidRDefault="0018457D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18457D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105.700,00</w:t>
            </w:r>
          </w:p>
        </w:tc>
      </w:tr>
      <w:tr w:rsidR="00EC36EC" w:rsidRPr="00F81F64">
        <w:trPr>
          <w:cantSplit/>
          <w:trHeight w:val="288"/>
        </w:trPr>
        <w:tc>
          <w:tcPr>
            <w:tcW w:w="468" w:type="dxa"/>
            <w:tcBorders>
              <w:top w:val="double" w:sz="4" w:space="0" w:color="auto"/>
              <w:left w:val="double" w:sz="4" w:space="0" w:color="auto"/>
              <w:bottom w:val="nil"/>
            </w:tcBorders>
          </w:tcPr>
          <w:p w:rsidR="00EC36EC" w:rsidRPr="004D78FD" w:rsidRDefault="0018457D" w:rsidP="005B5DE2">
            <w:pPr>
              <w:jc w:val="center"/>
              <w:rPr>
                <w:b/>
                <w:sz w:val="6"/>
                <w:szCs w:val="6"/>
              </w:rPr>
            </w:pPr>
          </w:p>
          <w:p w:rsidR="00EC36EC" w:rsidRPr="00F81F64" w:rsidRDefault="0018457D" w:rsidP="005B5DE2">
            <w:pPr>
              <w:jc w:val="center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04</w:t>
            </w:r>
          </w:p>
        </w:tc>
        <w:tc>
          <w:tcPr>
            <w:tcW w:w="4363" w:type="dxa"/>
            <w:tcBorders>
              <w:top w:val="double" w:sz="4" w:space="0" w:color="auto"/>
              <w:bottom w:val="nil"/>
            </w:tcBorders>
          </w:tcPr>
          <w:p w:rsidR="00EC36EC" w:rsidRPr="004D78FD" w:rsidRDefault="0018457D" w:rsidP="00CA5899">
            <w:pPr>
              <w:rPr>
                <w:b/>
                <w:sz w:val="6"/>
                <w:szCs w:val="6"/>
              </w:rPr>
            </w:pPr>
          </w:p>
          <w:p w:rsidR="00EC36EC" w:rsidRDefault="0018457D" w:rsidP="00CA5899">
            <w:pPr>
              <w:rPr>
                <w:b/>
                <w:sz w:val="6"/>
                <w:szCs w:val="6"/>
              </w:rPr>
            </w:pPr>
            <w:r>
              <w:rPr>
                <w:b/>
                <w:noProof/>
                <w:sz w:val="11"/>
                <w:szCs w:val="11"/>
              </w:rPr>
              <w:t>Missione 4 - ISTRUZIONE E DIRITTO ALLO STUDIO</w:t>
            </w:r>
          </w:p>
          <w:p w:rsidR="00EC36EC" w:rsidRPr="0095043B" w:rsidRDefault="0018457D" w:rsidP="00CA5899">
            <w:pPr>
              <w:rPr>
                <w:b/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18457D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18457D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18457D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18457D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18457D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18457D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18457D" w:rsidP="003537A5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18457D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  <w:right w:val="double" w:sz="4" w:space="0" w:color="auto"/>
            </w:tcBorders>
          </w:tcPr>
          <w:p w:rsidR="00EC36EC" w:rsidRPr="00F81F64" w:rsidRDefault="0018457D" w:rsidP="005B5DE2">
            <w:pPr>
              <w:jc w:val="right"/>
              <w:rPr>
                <w:b/>
                <w:sz w:val="11"/>
                <w:szCs w:val="11"/>
              </w:rPr>
            </w:pPr>
          </w:p>
        </w:tc>
      </w:tr>
      <w:tr w:rsidR="009D1DE7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9D1DE7" w:rsidRPr="005B5DE2" w:rsidRDefault="0018457D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01</w:t>
            </w:r>
          </w:p>
        </w:tc>
        <w:tc>
          <w:tcPr>
            <w:tcW w:w="4363" w:type="dxa"/>
            <w:tcBorders>
              <w:top w:val="nil"/>
              <w:bottom w:val="nil"/>
            </w:tcBorders>
          </w:tcPr>
          <w:p w:rsidR="009D1DE7" w:rsidRDefault="0018457D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ISTRUZIONE PRESCOLASTICA</w:t>
            </w:r>
          </w:p>
          <w:p w:rsidR="009D1DE7" w:rsidRPr="007E5184" w:rsidRDefault="0018457D" w:rsidP="00CA5899">
            <w:pPr>
              <w:rPr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12.000,00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36.000,00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1.780,04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D44DB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  <w:right w:val="double" w:sz="4" w:space="0" w:color="auto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49.780,04</w:t>
            </w:r>
          </w:p>
        </w:tc>
      </w:tr>
      <w:tr w:rsidR="009D1DE7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9D1DE7" w:rsidRPr="005B5DE2" w:rsidRDefault="0018457D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02</w:t>
            </w:r>
          </w:p>
        </w:tc>
        <w:tc>
          <w:tcPr>
            <w:tcW w:w="4363" w:type="dxa"/>
            <w:tcBorders>
              <w:top w:val="nil"/>
              <w:bottom w:val="nil"/>
            </w:tcBorders>
          </w:tcPr>
          <w:p w:rsidR="009D1DE7" w:rsidRDefault="0018457D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ALTRI ORDINI DI ISTRUZIONE NON UNIVERSITARIA</w:t>
            </w:r>
          </w:p>
          <w:p w:rsidR="009D1DE7" w:rsidRPr="007E5184" w:rsidRDefault="0018457D" w:rsidP="00CA5899">
            <w:pPr>
              <w:rPr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32.050,00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27.500,00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13.648,72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D44DB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  <w:right w:val="double" w:sz="4" w:space="0" w:color="auto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73.198,72</w:t>
            </w:r>
          </w:p>
        </w:tc>
      </w:tr>
      <w:tr w:rsidR="009D1DE7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9D1DE7" w:rsidRPr="005B5DE2" w:rsidRDefault="0018457D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04</w:t>
            </w:r>
          </w:p>
        </w:tc>
        <w:tc>
          <w:tcPr>
            <w:tcW w:w="4363" w:type="dxa"/>
            <w:tcBorders>
              <w:top w:val="nil"/>
              <w:bottom w:val="nil"/>
            </w:tcBorders>
          </w:tcPr>
          <w:p w:rsidR="009D1DE7" w:rsidRDefault="0018457D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ISTRUZIONE UNIVERSITARIA</w:t>
            </w:r>
          </w:p>
          <w:p w:rsidR="009D1DE7" w:rsidRPr="007E5184" w:rsidRDefault="0018457D" w:rsidP="00CA5899">
            <w:pPr>
              <w:rPr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D44DB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  <w:right w:val="double" w:sz="4" w:space="0" w:color="auto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9D1DE7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9D1DE7" w:rsidRPr="005B5DE2" w:rsidRDefault="0018457D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05</w:t>
            </w:r>
          </w:p>
        </w:tc>
        <w:tc>
          <w:tcPr>
            <w:tcW w:w="4363" w:type="dxa"/>
            <w:tcBorders>
              <w:top w:val="nil"/>
              <w:bottom w:val="nil"/>
            </w:tcBorders>
          </w:tcPr>
          <w:p w:rsidR="009D1DE7" w:rsidRDefault="0018457D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ISTRUZIONE TECNICA SUPERIORE</w:t>
            </w:r>
          </w:p>
          <w:p w:rsidR="009D1DE7" w:rsidRPr="007E5184" w:rsidRDefault="0018457D" w:rsidP="00CA5899">
            <w:pPr>
              <w:rPr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D44DB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  <w:right w:val="double" w:sz="4" w:space="0" w:color="auto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9D1DE7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9D1DE7" w:rsidRPr="005B5DE2" w:rsidRDefault="0018457D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06</w:t>
            </w:r>
          </w:p>
        </w:tc>
        <w:tc>
          <w:tcPr>
            <w:tcW w:w="4363" w:type="dxa"/>
            <w:tcBorders>
              <w:top w:val="nil"/>
              <w:bottom w:val="nil"/>
            </w:tcBorders>
          </w:tcPr>
          <w:p w:rsidR="009D1DE7" w:rsidRDefault="0018457D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SERVIZI AUSILIARI ALL'ISTRUZIONE</w:t>
            </w:r>
          </w:p>
          <w:p w:rsidR="009D1DE7" w:rsidRPr="007E5184" w:rsidRDefault="0018457D" w:rsidP="00CA5899">
            <w:pPr>
              <w:rPr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185.600,00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D44DB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  <w:right w:val="double" w:sz="4" w:space="0" w:color="auto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185.600,00</w:t>
            </w:r>
          </w:p>
        </w:tc>
      </w:tr>
      <w:tr w:rsidR="009D1DE7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9D1DE7" w:rsidRPr="005B5DE2" w:rsidRDefault="0018457D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07</w:t>
            </w:r>
          </w:p>
        </w:tc>
        <w:tc>
          <w:tcPr>
            <w:tcW w:w="4363" w:type="dxa"/>
            <w:tcBorders>
              <w:top w:val="nil"/>
              <w:bottom w:val="nil"/>
            </w:tcBorders>
          </w:tcPr>
          <w:p w:rsidR="009D1DE7" w:rsidRDefault="0018457D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DIRITTO ALLO STUDIO</w:t>
            </w:r>
          </w:p>
          <w:p w:rsidR="009D1DE7" w:rsidRPr="007E5184" w:rsidRDefault="0018457D" w:rsidP="00CA5899">
            <w:pPr>
              <w:rPr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D44DB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  <w:right w:val="double" w:sz="4" w:space="0" w:color="auto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0D6B35" w:rsidRPr="004D78FD">
        <w:trPr>
          <w:cantSplit/>
          <w:trHeight w:val="258"/>
        </w:trPr>
        <w:tc>
          <w:tcPr>
            <w:tcW w:w="468" w:type="dxa"/>
            <w:tcBorders>
              <w:top w:val="nil"/>
              <w:left w:val="double" w:sz="4" w:space="0" w:color="auto"/>
              <w:bottom w:val="double" w:sz="4" w:space="0" w:color="auto"/>
            </w:tcBorders>
          </w:tcPr>
          <w:p w:rsidR="000D6B35" w:rsidRPr="004D78FD" w:rsidRDefault="0018457D" w:rsidP="00464F67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18457D" w:rsidP="00464F67">
            <w:pPr>
              <w:jc w:val="center"/>
              <w:rPr>
                <w:b/>
                <w:sz w:val="11"/>
                <w:szCs w:val="11"/>
              </w:rPr>
            </w:pPr>
          </w:p>
        </w:tc>
        <w:tc>
          <w:tcPr>
            <w:tcW w:w="4363" w:type="dxa"/>
            <w:tcBorders>
              <w:top w:val="nil"/>
              <w:bottom w:val="double" w:sz="4" w:space="0" w:color="auto"/>
            </w:tcBorders>
          </w:tcPr>
          <w:p w:rsidR="000D6B35" w:rsidRPr="004D78FD" w:rsidRDefault="0018457D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Default="0018457D" w:rsidP="00E94C8E">
            <w:pPr>
              <w:jc w:val="both"/>
              <w:rPr>
                <w:b/>
                <w:sz w:val="6"/>
                <w:szCs w:val="6"/>
              </w:rPr>
            </w:pPr>
            <w:r>
              <w:rPr>
                <w:b/>
                <w:noProof/>
                <w:sz w:val="11"/>
                <w:szCs w:val="11"/>
              </w:rPr>
              <w:t>Totale Missione 4 - ISTRUZIONE E DIRITTO ALLO STUDIO</w:t>
            </w:r>
          </w:p>
          <w:p w:rsidR="000D6B35" w:rsidRPr="008F6CBB" w:rsidRDefault="0018457D" w:rsidP="00E94C8E">
            <w:pPr>
              <w:jc w:val="both"/>
              <w:rPr>
                <w:b/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18457D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18457D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18457D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18457D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18457D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18457D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229.650,00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18457D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18457D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63.500,00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18457D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18457D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15.428,76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18457D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18457D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18457D" w:rsidP="00567384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18457D" w:rsidP="00567384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18457D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18457D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  <w:right w:val="double" w:sz="4" w:space="0" w:color="auto"/>
            </w:tcBorders>
          </w:tcPr>
          <w:p w:rsidR="000D6B35" w:rsidRPr="004D78FD" w:rsidRDefault="0018457D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18457D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308.578,76</w:t>
            </w:r>
          </w:p>
        </w:tc>
      </w:tr>
      <w:tr w:rsidR="00EC36EC" w:rsidRPr="00F81F64">
        <w:trPr>
          <w:cantSplit/>
          <w:trHeight w:val="288"/>
        </w:trPr>
        <w:tc>
          <w:tcPr>
            <w:tcW w:w="468" w:type="dxa"/>
            <w:tcBorders>
              <w:top w:val="double" w:sz="4" w:space="0" w:color="auto"/>
              <w:left w:val="double" w:sz="4" w:space="0" w:color="auto"/>
              <w:bottom w:val="nil"/>
            </w:tcBorders>
          </w:tcPr>
          <w:p w:rsidR="00EC36EC" w:rsidRPr="004D78FD" w:rsidRDefault="0018457D" w:rsidP="005B5DE2">
            <w:pPr>
              <w:jc w:val="center"/>
              <w:rPr>
                <w:b/>
                <w:sz w:val="6"/>
                <w:szCs w:val="6"/>
              </w:rPr>
            </w:pPr>
          </w:p>
          <w:p w:rsidR="00EC36EC" w:rsidRPr="00F81F64" w:rsidRDefault="0018457D" w:rsidP="005B5DE2">
            <w:pPr>
              <w:jc w:val="center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05</w:t>
            </w:r>
          </w:p>
        </w:tc>
        <w:tc>
          <w:tcPr>
            <w:tcW w:w="4363" w:type="dxa"/>
            <w:tcBorders>
              <w:top w:val="double" w:sz="4" w:space="0" w:color="auto"/>
              <w:bottom w:val="nil"/>
            </w:tcBorders>
          </w:tcPr>
          <w:p w:rsidR="00EC36EC" w:rsidRPr="004D78FD" w:rsidRDefault="0018457D" w:rsidP="00CA5899">
            <w:pPr>
              <w:rPr>
                <w:b/>
                <w:sz w:val="6"/>
                <w:szCs w:val="6"/>
              </w:rPr>
            </w:pPr>
          </w:p>
          <w:p w:rsidR="00EC36EC" w:rsidRDefault="0018457D" w:rsidP="00CA5899">
            <w:pPr>
              <w:rPr>
                <w:b/>
                <w:sz w:val="6"/>
                <w:szCs w:val="6"/>
              </w:rPr>
            </w:pPr>
            <w:r>
              <w:rPr>
                <w:b/>
                <w:noProof/>
                <w:sz w:val="11"/>
                <w:szCs w:val="11"/>
              </w:rPr>
              <w:t>Missione 5 - TUTELA E VALORIZZAZIONE DEI BENI E DELLE ATTIVITA' CULTURALI</w:t>
            </w:r>
          </w:p>
          <w:p w:rsidR="00EC36EC" w:rsidRPr="0095043B" w:rsidRDefault="0018457D" w:rsidP="00CA5899">
            <w:pPr>
              <w:rPr>
                <w:b/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18457D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18457D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18457D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18457D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18457D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18457D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18457D" w:rsidP="003537A5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18457D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  <w:right w:val="double" w:sz="4" w:space="0" w:color="auto"/>
            </w:tcBorders>
          </w:tcPr>
          <w:p w:rsidR="00EC36EC" w:rsidRPr="00F81F64" w:rsidRDefault="0018457D" w:rsidP="005B5DE2">
            <w:pPr>
              <w:jc w:val="right"/>
              <w:rPr>
                <w:b/>
                <w:sz w:val="11"/>
                <w:szCs w:val="11"/>
              </w:rPr>
            </w:pPr>
          </w:p>
        </w:tc>
      </w:tr>
      <w:tr w:rsidR="009D1DE7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9D1DE7" w:rsidRPr="005B5DE2" w:rsidRDefault="0018457D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01</w:t>
            </w:r>
          </w:p>
        </w:tc>
        <w:tc>
          <w:tcPr>
            <w:tcW w:w="4363" w:type="dxa"/>
            <w:tcBorders>
              <w:top w:val="nil"/>
              <w:bottom w:val="nil"/>
            </w:tcBorders>
          </w:tcPr>
          <w:p w:rsidR="009D1DE7" w:rsidRDefault="0018457D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VALORIZZAZIONE DEI BENI DI INTERESSE STORICO</w:t>
            </w:r>
          </w:p>
          <w:p w:rsidR="009D1DE7" w:rsidRPr="007E5184" w:rsidRDefault="0018457D" w:rsidP="00CA5899">
            <w:pPr>
              <w:rPr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D44DB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  <w:right w:val="double" w:sz="4" w:space="0" w:color="auto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9D1DE7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9D1DE7" w:rsidRPr="005B5DE2" w:rsidRDefault="0018457D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02</w:t>
            </w:r>
          </w:p>
        </w:tc>
        <w:tc>
          <w:tcPr>
            <w:tcW w:w="4363" w:type="dxa"/>
            <w:tcBorders>
              <w:top w:val="nil"/>
              <w:bottom w:val="nil"/>
            </w:tcBorders>
          </w:tcPr>
          <w:p w:rsidR="009D1DE7" w:rsidRDefault="0018457D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ATTIVITÀ CULTURALI E INTERVENTI DIVERSI NEL SETTORE CULTURALE</w:t>
            </w:r>
          </w:p>
          <w:p w:rsidR="009D1DE7" w:rsidRPr="007E5184" w:rsidRDefault="0018457D" w:rsidP="00CA5899">
            <w:pPr>
              <w:rPr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18.750,00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1.450,00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D44DB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  <w:right w:val="double" w:sz="4" w:space="0" w:color="auto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20.200,00</w:t>
            </w:r>
          </w:p>
        </w:tc>
      </w:tr>
      <w:tr w:rsidR="000D6B35" w:rsidRPr="004D78FD">
        <w:trPr>
          <w:cantSplit/>
          <w:trHeight w:val="258"/>
        </w:trPr>
        <w:tc>
          <w:tcPr>
            <w:tcW w:w="468" w:type="dxa"/>
            <w:tcBorders>
              <w:top w:val="nil"/>
              <w:left w:val="double" w:sz="4" w:space="0" w:color="auto"/>
              <w:bottom w:val="double" w:sz="4" w:space="0" w:color="auto"/>
            </w:tcBorders>
          </w:tcPr>
          <w:p w:rsidR="000D6B35" w:rsidRPr="004D78FD" w:rsidRDefault="0018457D" w:rsidP="00464F67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18457D" w:rsidP="00464F67">
            <w:pPr>
              <w:jc w:val="center"/>
              <w:rPr>
                <w:b/>
                <w:sz w:val="11"/>
                <w:szCs w:val="11"/>
              </w:rPr>
            </w:pPr>
          </w:p>
        </w:tc>
        <w:tc>
          <w:tcPr>
            <w:tcW w:w="4363" w:type="dxa"/>
            <w:tcBorders>
              <w:top w:val="nil"/>
              <w:bottom w:val="double" w:sz="4" w:space="0" w:color="auto"/>
            </w:tcBorders>
          </w:tcPr>
          <w:p w:rsidR="000D6B35" w:rsidRPr="004D78FD" w:rsidRDefault="0018457D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Default="0018457D" w:rsidP="00E94C8E">
            <w:pPr>
              <w:jc w:val="both"/>
              <w:rPr>
                <w:b/>
                <w:sz w:val="6"/>
                <w:szCs w:val="6"/>
              </w:rPr>
            </w:pPr>
            <w:r>
              <w:rPr>
                <w:b/>
                <w:noProof/>
                <w:sz w:val="11"/>
                <w:szCs w:val="11"/>
              </w:rPr>
              <w:t>Totale Missione 5 - TUTELA E VALORIZZAZIONE DEI BENI E DELLE ATTIVITA' CULTURALI</w:t>
            </w:r>
          </w:p>
          <w:p w:rsidR="000D6B35" w:rsidRPr="008F6CBB" w:rsidRDefault="0018457D" w:rsidP="00E94C8E">
            <w:pPr>
              <w:jc w:val="both"/>
              <w:rPr>
                <w:b/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18457D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18457D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18457D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18457D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18457D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18457D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18.750,00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18457D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18457D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1.450,00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18457D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18457D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18457D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18457D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18457D" w:rsidP="00567384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18457D" w:rsidP="00567384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18457D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18457D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  <w:right w:val="double" w:sz="4" w:space="0" w:color="auto"/>
            </w:tcBorders>
          </w:tcPr>
          <w:p w:rsidR="000D6B35" w:rsidRPr="004D78FD" w:rsidRDefault="0018457D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18457D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20.200,00</w:t>
            </w:r>
          </w:p>
        </w:tc>
      </w:tr>
      <w:tr w:rsidR="00EC36EC" w:rsidRPr="00F81F64">
        <w:trPr>
          <w:cantSplit/>
          <w:trHeight w:val="288"/>
        </w:trPr>
        <w:tc>
          <w:tcPr>
            <w:tcW w:w="468" w:type="dxa"/>
            <w:tcBorders>
              <w:top w:val="double" w:sz="4" w:space="0" w:color="auto"/>
              <w:left w:val="double" w:sz="4" w:space="0" w:color="auto"/>
              <w:bottom w:val="nil"/>
            </w:tcBorders>
          </w:tcPr>
          <w:p w:rsidR="00EC36EC" w:rsidRPr="004D78FD" w:rsidRDefault="0018457D" w:rsidP="005B5DE2">
            <w:pPr>
              <w:jc w:val="center"/>
              <w:rPr>
                <w:b/>
                <w:sz w:val="6"/>
                <w:szCs w:val="6"/>
              </w:rPr>
            </w:pPr>
          </w:p>
          <w:p w:rsidR="00EC36EC" w:rsidRPr="00F81F64" w:rsidRDefault="0018457D" w:rsidP="005B5DE2">
            <w:pPr>
              <w:jc w:val="center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06</w:t>
            </w:r>
          </w:p>
        </w:tc>
        <w:tc>
          <w:tcPr>
            <w:tcW w:w="4363" w:type="dxa"/>
            <w:tcBorders>
              <w:top w:val="double" w:sz="4" w:space="0" w:color="auto"/>
              <w:bottom w:val="nil"/>
            </w:tcBorders>
          </w:tcPr>
          <w:p w:rsidR="00EC36EC" w:rsidRPr="004D78FD" w:rsidRDefault="0018457D" w:rsidP="00CA5899">
            <w:pPr>
              <w:rPr>
                <w:b/>
                <w:sz w:val="6"/>
                <w:szCs w:val="6"/>
              </w:rPr>
            </w:pPr>
          </w:p>
          <w:p w:rsidR="00EC36EC" w:rsidRDefault="0018457D" w:rsidP="00CA5899">
            <w:pPr>
              <w:rPr>
                <w:b/>
                <w:sz w:val="6"/>
                <w:szCs w:val="6"/>
              </w:rPr>
            </w:pPr>
            <w:r>
              <w:rPr>
                <w:b/>
                <w:noProof/>
                <w:sz w:val="11"/>
                <w:szCs w:val="11"/>
              </w:rPr>
              <w:t>Missione 6 - POLITICHE GIOVANILI, SPORT E TEMPO LIBERO</w:t>
            </w:r>
          </w:p>
          <w:p w:rsidR="00EC36EC" w:rsidRPr="0095043B" w:rsidRDefault="0018457D" w:rsidP="00CA5899">
            <w:pPr>
              <w:rPr>
                <w:b/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18457D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18457D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18457D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18457D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18457D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18457D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18457D" w:rsidP="003537A5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18457D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  <w:right w:val="double" w:sz="4" w:space="0" w:color="auto"/>
            </w:tcBorders>
          </w:tcPr>
          <w:p w:rsidR="00EC36EC" w:rsidRPr="00F81F64" w:rsidRDefault="0018457D" w:rsidP="005B5DE2">
            <w:pPr>
              <w:jc w:val="right"/>
              <w:rPr>
                <w:b/>
                <w:sz w:val="11"/>
                <w:szCs w:val="11"/>
              </w:rPr>
            </w:pPr>
          </w:p>
        </w:tc>
      </w:tr>
      <w:tr w:rsidR="009D1DE7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9D1DE7" w:rsidRPr="005B5DE2" w:rsidRDefault="0018457D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01</w:t>
            </w:r>
          </w:p>
        </w:tc>
        <w:tc>
          <w:tcPr>
            <w:tcW w:w="4363" w:type="dxa"/>
            <w:tcBorders>
              <w:top w:val="nil"/>
              <w:bottom w:val="nil"/>
            </w:tcBorders>
          </w:tcPr>
          <w:p w:rsidR="009D1DE7" w:rsidRDefault="0018457D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SPORT E TEMPO LIBERO</w:t>
            </w:r>
          </w:p>
          <w:p w:rsidR="009D1DE7" w:rsidRPr="007E5184" w:rsidRDefault="0018457D" w:rsidP="00CA5899">
            <w:pPr>
              <w:rPr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39.700,00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3.591,93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D44DB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  <w:right w:val="double" w:sz="4" w:space="0" w:color="auto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43.291,93</w:t>
            </w:r>
          </w:p>
        </w:tc>
      </w:tr>
      <w:tr w:rsidR="009D1DE7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9D1DE7" w:rsidRPr="005B5DE2" w:rsidRDefault="0018457D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02</w:t>
            </w:r>
          </w:p>
        </w:tc>
        <w:tc>
          <w:tcPr>
            <w:tcW w:w="4363" w:type="dxa"/>
            <w:tcBorders>
              <w:top w:val="nil"/>
              <w:bottom w:val="nil"/>
            </w:tcBorders>
          </w:tcPr>
          <w:p w:rsidR="009D1DE7" w:rsidRDefault="0018457D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GIOVANI</w:t>
            </w:r>
          </w:p>
          <w:p w:rsidR="009D1DE7" w:rsidRPr="007E5184" w:rsidRDefault="0018457D" w:rsidP="00CA5899">
            <w:pPr>
              <w:rPr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D44DB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  <w:right w:val="double" w:sz="4" w:space="0" w:color="auto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0D6B35" w:rsidRPr="004D78FD">
        <w:trPr>
          <w:cantSplit/>
          <w:trHeight w:val="258"/>
        </w:trPr>
        <w:tc>
          <w:tcPr>
            <w:tcW w:w="468" w:type="dxa"/>
            <w:tcBorders>
              <w:top w:val="nil"/>
              <w:left w:val="double" w:sz="4" w:space="0" w:color="auto"/>
              <w:bottom w:val="double" w:sz="4" w:space="0" w:color="auto"/>
            </w:tcBorders>
          </w:tcPr>
          <w:p w:rsidR="000D6B35" w:rsidRPr="004D78FD" w:rsidRDefault="0018457D" w:rsidP="00464F67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18457D" w:rsidP="00464F67">
            <w:pPr>
              <w:jc w:val="center"/>
              <w:rPr>
                <w:b/>
                <w:sz w:val="11"/>
                <w:szCs w:val="11"/>
              </w:rPr>
            </w:pPr>
          </w:p>
        </w:tc>
        <w:tc>
          <w:tcPr>
            <w:tcW w:w="4363" w:type="dxa"/>
            <w:tcBorders>
              <w:top w:val="nil"/>
              <w:bottom w:val="double" w:sz="4" w:space="0" w:color="auto"/>
            </w:tcBorders>
          </w:tcPr>
          <w:p w:rsidR="000D6B35" w:rsidRPr="004D78FD" w:rsidRDefault="0018457D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Default="0018457D" w:rsidP="00E94C8E">
            <w:pPr>
              <w:jc w:val="both"/>
              <w:rPr>
                <w:b/>
                <w:sz w:val="6"/>
                <w:szCs w:val="6"/>
              </w:rPr>
            </w:pPr>
            <w:r>
              <w:rPr>
                <w:b/>
                <w:noProof/>
                <w:sz w:val="11"/>
                <w:szCs w:val="11"/>
              </w:rPr>
              <w:t>Totale Missione 6 - POLITICHE GIOVANILI, SPORT E TEMPO LIBERO</w:t>
            </w:r>
          </w:p>
          <w:p w:rsidR="000D6B35" w:rsidRPr="008F6CBB" w:rsidRDefault="0018457D" w:rsidP="00E94C8E">
            <w:pPr>
              <w:jc w:val="both"/>
              <w:rPr>
                <w:b/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18457D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18457D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18457D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18457D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18457D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18457D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39.700,00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18457D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18457D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18457D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18457D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3.591,93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18457D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18457D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18457D" w:rsidP="00567384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18457D" w:rsidP="00567384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18457D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18457D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  <w:right w:val="double" w:sz="4" w:space="0" w:color="auto"/>
            </w:tcBorders>
          </w:tcPr>
          <w:p w:rsidR="000D6B35" w:rsidRPr="004D78FD" w:rsidRDefault="0018457D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18457D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43.291,93</w:t>
            </w:r>
          </w:p>
        </w:tc>
      </w:tr>
      <w:tr w:rsidR="00EC36EC" w:rsidRPr="00F81F64">
        <w:trPr>
          <w:cantSplit/>
          <w:trHeight w:val="288"/>
        </w:trPr>
        <w:tc>
          <w:tcPr>
            <w:tcW w:w="468" w:type="dxa"/>
            <w:tcBorders>
              <w:top w:val="double" w:sz="4" w:space="0" w:color="auto"/>
              <w:left w:val="double" w:sz="4" w:space="0" w:color="auto"/>
              <w:bottom w:val="nil"/>
            </w:tcBorders>
          </w:tcPr>
          <w:p w:rsidR="00EC36EC" w:rsidRPr="004D78FD" w:rsidRDefault="0018457D" w:rsidP="005B5DE2">
            <w:pPr>
              <w:jc w:val="center"/>
              <w:rPr>
                <w:b/>
                <w:sz w:val="6"/>
                <w:szCs w:val="6"/>
              </w:rPr>
            </w:pPr>
          </w:p>
          <w:p w:rsidR="00EC36EC" w:rsidRPr="00F81F64" w:rsidRDefault="0018457D" w:rsidP="005B5DE2">
            <w:pPr>
              <w:jc w:val="center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07</w:t>
            </w:r>
          </w:p>
        </w:tc>
        <w:tc>
          <w:tcPr>
            <w:tcW w:w="4363" w:type="dxa"/>
            <w:tcBorders>
              <w:top w:val="double" w:sz="4" w:space="0" w:color="auto"/>
              <w:bottom w:val="nil"/>
            </w:tcBorders>
          </w:tcPr>
          <w:p w:rsidR="00EC36EC" w:rsidRPr="004D78FD" w:rsidRDefault="0018457D" w:rsidP="00CA5899">
            <w:pPr>
              <w:rPr>
                <w:b/>
                <w:sz w:val="6"/>
                <w:szCs w:val="6"/>
              </w:rPr>
            </w:pPr>
          </w:p>
          <w:p w:rsidR="00EC36EC" w:rsidRDefault="0018457D" w:rsidP="00CA5899">
            <w:pPr>
              <w:rPr>
                <w:b/>
                <w:sz w:val="6"/>
                <w:szCs w:val="6"/>
              </w:rPr>
            </w:pPr>
            <w:r>
              <w:rPr>
                <w:b/>
                <w:noProof/>
                <w:sz w:val="11"/>
                <w:szCs w:val="11"/>
              </w:rPr>
              <w:t>Missione 7 - TURISMO</w:t>
            </w:r>
          </w:p>
          <w:p w:rsidR="00EC36EC" w:rsidRPr="0095043B" w:rsidRDefault="0018457D" w:rsidP="00CA5899">
            <w:pPr>
              <w:rPr>
                <w:b/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18457D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18457D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18457D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18457D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18457D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18457D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18457D" w:rsidP="003537A5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18457D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  <w:right w:val="double" w:sz="4" w:space="0" w:color="auto"/>
            </w:tcBorders>
          </w:tcPr>
          <w:p w:rsidR="00EC36EC" w:rsidRPr="00F81F64" w:rsidRDefault="0018457D" w:rsidP="005B5DE2">
            <w:pPr>
              <w:jc w:val="right"/>
              <w:rPr>
                <w:b/>
                <w:sz w:val="11"/>
                <w:szCs w:val="11"/>
              </w:rPr>
            </w:pPr>
          </w:p>
        </w:tc>
      </w:tr>
      <w:tr w:rsidR="009D1DE7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9D1DE7" w:rsidRPr="005B5DE2" w:rsidRDefault="0018457D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01</w:t>
            </w:r>
          </w:p>
        </w:tc>
        <w:tc>
          <w:tcPr>
            <w:tcW w:w="4363" w:type="dxa"/>
            <w:tcBorders>
              <w:top w:val="nil"/>
              <w:bottom w:val="nil"/>
            </w:tcBorders>
          </w:tcPr>
          <w:p w:rsidR="009D1DE7" w:rsidRDefault="0018457D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SVILUPPO E VALORIZZAZIONE DEL TURISMO</w:t>
            </w:r>
          </w:p>
          <w:p w:rsidR="009D1DE7" w:rsidRPr="007E5184" w:rsidRDefault="0018457D" w:rsidP="00CA5899">
            <w:pPr>
              <w:rPr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D44DB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  <w:right w:val="double" w:sz="4" w:space="0" w:color="auto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0D6B35" w:rsidRPr="004D78FD">
        <w:trPr>
          <w:cantSplit/>
          <w:trHeight w:val="258"/>
        </w:trPr>
        <w:tc>
          <w:tcPr>
            <w:tcW w:w="468" w:type="dxa"/>
            <w:tcBorders>
              <w:top w:val="nil"/>
              <w:left w:val="double" w:sz="4" w:space="0" w:color="auto"/>
              <w:bottom w:val="double" w:sz="4" w:space="0" w:color="auto"/>
            </w:tcBorders>
          </w:tcPr>
          <w:p w:rsidR="000D6B35" w:rsidRPr="004D78FD" w:rsidRDefault="0018457D" w:rsidP="00464F67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18457D" w:rsidP="00464F67">
            <w:pPr>
              <w:jc w:val="center"/>
              <w:rPr>
                <w:b/>
                <w:sz w:val="11"/>
                <w:szCs w:val="11"/>
              </w:rPr>
            </w:pPr>
          </w:p>
        </w:tc>
        <w:tc>
          <w:tcPr>
            <w:tcW w:w="4363" w:type="dxa"/>
            <w:tcBorders>
              <w:top w:val="nil"/>
              <w:bottom w:val="double" w:sz="4" w:space="0" w:color="auto"/>
            </w:tcBorders>
          </w:tcPr>
          <w:p w:rsidR="000D6B35" w:rsidRPr="004D78FD" w:rsidRDefault="0018457D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Default="0018457D" w:rsidP="00E94C8E">
            <w:pPr>
              <w:jc w:val="both"/>
              <w:rPr>
                <w:b/>
                <w:sz w:val="6"/>
                <w:szCs w:val="6"/>
              </w:rPr>
            </w:pPr>
            <w:r>
              <w:rPr>
                <w:b/>
                <w:noProof/>
                <w:sz w:val="11"/>
                <w:szCs w:val="11"/>
              </w:rPr>
              <w:t>Totale Missione 7 - TURISMO</w:t>
            </w:r>
          </w:p>
          <w:p w:rsidR="000D6B35" w:rsidRPr="008F6CBB" w:rsidRDefault="0018457D" w:rsidP="00E94C8E">
            <w:pPr>
              <w:jc w:val="both"/>
              <w:rPr>
                <w:b/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18457D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18457D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18457D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18457D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18457D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18457D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18457D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18457D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18457D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18457D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18457D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18457D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18457D" w:rsidP="00567384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18457D" w:rsidP="00567384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18457D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18457D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  <w:right w:val="double" w:sz="4" w:space="0" w:color="auto"/>
            </w:tcBorders>
          </w:tcPr>
          <w:p w:rsidR="000D6B35" w:rsidRPr="004D78FD" w:rsidRDefault="0018457D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18457D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</w:tr>
      <w:tr w:rsidR="00EC36EC" w:rsidRPr="00F81F64">
        <w:trPr>
          <w:cantSplit/>
          <w:trHeight w:val="288"/>
        </w:trPr>
        <w:tc>
          <w:tcPr>
            <w:tcW w:w="468" w:type="dxa"/>
            <w:tcBorders>
              <w:top w:val="double" w:sz="4" w:space="0" w:color="auto"/>
              <w:left w:val="double" w:sz="4" w:space="0" w:color="auto"/>
              <w:bottom w:val="nil"/>
            </w:tcBorders>
          </w:tcPr>
          <w:p w:rsidR="00EC36EC" w:rsidRPr="004D78FD" w:rsidRDefault="0018457D" w:rsidP="005B5DE2">
            <w:pPr>
              <w:jc w:val="center"/>
              <w:rPr>
                <w:b/>
                <w:sz w:val="6"/>
                <w:szCs w:val="6"/>
              </w:rPr>
            </w:pPr>
          </w:p>
          <w:p w:rsidR="00EC36EC" w:rsidRPr="00F81F64" w:rsidRDefault="0018457D" w:rsidP="005B5DE2">
            <w:pPr>
              <w:jc w:val="center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08</w:t>
            </w:r>
          </w:p>
        </w:tc>
        <w:tc>
          <w:tcPr>
            <w:tcW w:w="4363" w:type="dxa"/>
            <w:tcBorders>
              <w:top w:val="double" w:sz="4" w:space="0" w:color="auto"/>
              <w:bottom w:val="nil"/>
            </w:tcBorders>
          </w:tcPr>
          <w:p w:rsidR="00EC36EC" w:rsidRPr="004D78FD" w:rsidRDefault="0018457D" w:rsidP="00CA5899">
            <w:pPr>
              <w:rPr>
                <w:b/>
                <w:sz w:val="6"/>
                <w:szCs w:val="6"/>
              </w:rPr>
            </w:pPr>
          </w:p>
          <w:p w:rsidR="00EC36EC" w:rsidRDefault="0018457D" w:rsidP="00CA5899">
            <w:pPr>
              <w:rPr>
                <w:b/>
                <w:sz w:val="6"/>
                <w:szCs w:val="6"/>
              </w:rPr>
            </w:pPr>
            <w:r>
              <w:rPr>
                <w:b/>
                <w:noProof/>
                <w:sz w:val="11"/>
                <w:szCs w:val="11"/>
              </w:rPr>
              <w:t>Missione 8 - ASSETTO DEL TERRITORIO ED EDILIZIA ABITATIVA</w:t>
            </w:r>
          </w:p>
          <w:p w:rsidR="00EC36EC" w:rsidRPr="0095043B" w:rsidRDefault="0018457D" w:rsidP="00CA5899">
            <w:pPr>
              <w:rPr>
                <w:b/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18457D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18457D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18457D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18457D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18457D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18457D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18457D" w:rsidP="003537A5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18457D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  <w:right w:val="double" w:sz="4" w:space="0" w:color="auto"/>
            </w:tcBorders>
          </w:tcPr>
          <w:p w:rsidR="00EC36EC" w:rsidRPr="00F81F64" w:rsidRDefault="0018457D" w:rsidP="005B5DE2">
            <w:pPr>
              <w:jc w:val="right"/>
              <w:rPr>
                <w:b/>
                <w:sz w:val="11"/>
                <w:szCs w:val="11"/>
              </w:rPr>
            </w:pPr>
          </w:p>
        </w:tc>
      </w:tr>
      <w:tr w:rsidR="009D1DE7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9D1DE7" w:rsidRPr="005B5DE2" w:rsidRDefault="0018457D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01</w:t>
            </w:r>
          </w:p>
        </w:tc>
        <w:tc>
          <w:tcPr>
            <w:tcW w:w="4363" w:type="dxa"/>
            <w:tcBorders>
              <w:top w:val="nil"/>
              <w:bottom w:val="nil"/>
            </w:tcBorders>
          </w:tcPr>
          <w:p w:rsidR="009D1DE7" w:rsidRDefault="0018457D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URBANISTICA E ASSETTO DEL TERRITORIO</w:t>
            </w:r>
          </w:p>
          <w:p w:rsidR="009D1DE7" w:rsidRPr="007E5184" w:rsidRDefault="0018457D" w:rsidP="00CA5899">
            <w:pPr>
              <w:rPr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1.500,00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D44DB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  <w:right w:val="double" w:sz="4" w:space="0" w:color="auto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1.500,00</w:t>
            </w:r>
          </w:p>
        </w:tc>
      </w:tr>
      <w:tr w:rsidR="009D1DE7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9D1DE7" w:rsidRPr="005B5DE2" w:rsidRDefault="0018457D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02</w:t>
            </w:r>
          </w:p>
        </w:tc>
        <w:tc>
          <w:tcPr>
            <w:tcW w:w="4363" w:type="dxa"/>
            <w:tcBorders>
              <w:top w:val="nil"/>
              <w:bottom w:val="nil"/>
            </w:tcBorders>
          </w:tcPr>
          <w:p w:rsidR="009D1DE7" w:rsidRDefault="0018457D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EDILIZIA RESIDENZIALE PUBBLICA E LOCALE E PIANI DI EDILIZIA ECONOMICO-POPOLARE</w:t>
            </w:r>
          </w:p>
          <w:p w:rsidR="009D1DE7" w:rsidRPr="007E5184" w:rsidRDefault="0018457D" w:rsidP="00CA5899">
            <w:pPr>
              <w:rPr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D44DB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  <w:right w:val="double" w:sz="4" w:space="0" w:color="auto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0D6B35" w:rsidRPr="004D78FD">
        <w:trPr>
          <w:cantSplit/>
          <w:trHeight w:val="258"/>
        </w:trPr>
        <w:tc>
          <w:tcPr>
            <w:tcW w:w="468" w:type="dxa"/>
            <w:tcBorders>
              <w:top w:val="nil"/>
              <w:left w:val="double" w:sz="4" w:space="0" w:color="auto"/>
              <w:bottom w:val="double" w:sz="4" w:space="0" w:color="auto"/>
            </w:tcBorders>
          </w:tcPr>
          <w:p w:rsidR="000D6B35" w:rsidRPr="004D78FD" w:rsidRDefault="0018457D" w:rsidP="00464F67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18457D" w:rsidP="00464F67">
            <w:pPr>
              <w:jc w:val="center"/>
              <w:rPr>
                <w:b/>
                <w:sz w:val="11"/>
                <w:szCs w:val="11"/>
              </w:rPr>
            </w:pPr>
          </w:p>
        </w:tc>
        <w:tc>
          <w:tcPr>
            <w:tcW w:w="4363" w:type="dxa"/>
            <w:tcBorders>
              <w:top w:val="nil"/>
              <w:bottom w:val="double" w:sz="4" w:space="0" w:color="auto"/>
            </w:tcBorders>
          </w:tcPr>
          <w:p w:rsidR="000D6B35" w:rsidRPr="004D78FD" w:rsidRDefault="0018457D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Default="0018457D" w:rsidP="00E94C8E">
            <w:pPr>
              <w:jc w:val="both"/>
              <w:rPr>
                <w:b/>
                <w:sz w:val="6"/>
                <w:szCs w:val="6"/>
              </w:rPr>
            </w:pPr>
            <w:r>
              <w:rPr>
                <w:b/>
                <w:noProof/>
                <w:sz w:val="11"/>
                <w:szCs w:val="11"/>
              </w:rPr>
              <w:t>Totale Missione 8 - ASSETTO DEL TERRITORIO ED EDILIZIA ABITATIVA</w:t>
            </w:r>
          </w:p>
          <w:p w:rsidR="000D6B35" w:rsidRPr="008F6CBB" w:rsidRDefault="0018457D" w:rsidP="00E94C8E">
            <w:pPr>
              <w:jc w:val="both"/>
              <w:rPr>
                <w:b/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18457D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18457D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18457D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18457D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18457D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18457D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1.500,00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18457D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18457D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18457D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18457D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18457D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18457D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18457D" w:rsidP="00567384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18457D" w:rsidP="00567384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18457D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18457D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  <w:right w:val="double" w:sz="4" w:space="0" w:color="auto"/>
            </w:tcBorders>
          </w:tcPr>
          <w:p w:rsidR="000D6B35" w:rsidRPr="004D78FD" w:rsidRDefault="0018457D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18457D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1.500,00</w:t>
            </w:r>
          </w:p>
        </w:tc>
      </w:tr>
      <w:tr w:rsidR="00EC36EC" w:rsidRPr="00F81F64">
        <w:trPr>
          <w:cantSplit/>
          <w:trHeight w:val="288"/>
        </w:trPr>
        <w:tc>
          <w:tcPr>
            <w:tcW w:w="468" w:type="dxa"/>
            <w:tcBorders>
              <w:top w:val="double" w:sz="4" w:space="0" w:color="auto"/>
              <w:left w:val="double" w:sz="4" w:space="0" w:color="auto"/>
              <w:bottom w:val="nil"/>
            </w:tcBorders>
          </w:tcPr>
          <w:p w:rsidR="00EC36EC" w:rsidRPr="004D78FD" w:rsidRDefault="0018457D" w:rsidP="005B5DE2">
            <w:pPr>
              <w:jc w:val="center"/>
              <w:rPr>
                <w:b/>
                <w:sz w:val="6"/>
                <w:szCs w:val="6"/>
              </w:rPr>
            </w:pPr>
          </w:p>
          <w:p w:rsidR="00EC36EC" w:rsidRPr="00F81F64" w:rsidRDefault="0018457D" w:rsidP="005B5DE2">
            <w:pPr>
              <w:jc w:val="center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09</w:t>
            </w:r>
          </w:p>
        </w:tc>
        <w:tc>
          <w:tcPr>
            <w:tcW w:w="4363" w:type="dxa"/>
            <w:tcBorders>
              <w:top w:val="double" w:sz="4" w:space="0" w:color="auto"/>
              <w:bottom w:val="nil"/>
            </w:tcBorders>
          </w:tcPr>
          <w:p w:rsidR="00EC36EC" w:rsidRPr="004D78FD" w:rsidRDefault="0018457D" w:rsidP="00CA5899">
            <w:pPr>
              <w:rPr>
                <w:b/>
                <w:sz w:val="6"/>
                <w:szCs w:val="6"/>
              </w:rPr>
            </w:pPr>
          </w:p>
          <w:p w:rsidR="00EC36EC" w:rsidRDefault="0018457D" w:rsidP="00CA5899">
            <w:pPr>
              <w:rPr>
                <w:b/>
                <w:sz w:val="6"/>
                <w:szCs w:val="6"/>
              </w:rPr>
            </w:pPr>
            <w:r>
              <w:rPr>
                <w:b/>
                <w:noProof/>
                <w:sz w:val="11"/>
                <w:szCs w:val="11"/>
              </w:rPr>
              <w:t>Missione 9 - SVILUPPO SOSTENIBILE E TUTELA DEL TERRITORIO E DELL'AMBIENTE</w:t>
            </w:r>
          </w:p>
          <w:p w:rsidR="00EC36EC" w:rsidRPr="0095043B" w:rsidRDefault="0018457D" w:rsidP="00CA5899">
            <w:pPr>
              <w:rPr>
                <w:b/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18457D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18457D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18457D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18457D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18457D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18457D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18457D" w:rsidP="003537A5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18457D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  <w:right w:val="double" w:sz="4" w:space="0" w:color="auto"/>
            </w:tcBorders>
          </w:tcPr>
          <w:p w:rsidR="00EC36EC" w:rsidRPr="00F81F64" w:rsidRDefault="0018457D" w:rsidP="005B5DE2">
            <w:pPr>
              <w:jc w:val="right"/>
              <w:rPr>
                <w:b/>
                <w:sz w:val="11"/>
                <w:szCs w:val="11"/>
              </w:rPr>
            </w:pPr>
          </w:p>
        </w:tc>
      </w:tr>
      <w:tr w:rsidR="009D1DE7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9D1DE7" w:rsidRPr="005B5DE2" w:rsidRDefault="0018457D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01</w:t>
            </w:r>
          </w:p>
        </w:tc>
        <w:tc>
          <w:tcPr>
            <w:tcW w:w="4363" w:type="dxa"/>
            <w:tcBorders>
              <w:top w:val="nil"/>
              <w:bottom w:val="nil"/>
            </w:tcBorders>
          </w:tcPr>
          <w:p w:rsidR="009D1DE7" w:rsidRDefault="0018457D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DIFESA DEL SUOLO</w:t>
            </w:r>
          </w:p>
          <w:p w:rsidR="009D1DE7" w:rsidRPr="007E5184" w:rsidRDefault="0018457D" w:rsidP="00CA5899">
            <w:pPr>
              <w:rPr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200,00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D44DB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  <w:right w:val="double" w:sz="4" w:space="0" w:color="auto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200,00</w:t>
            </w:r>
          </w:p>
        </w:tc>
      </w:tr>
      <w:tr w:rsidR="009D1DE7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9D1DE7" w:rsidRPr="005B5DE2" w:rsidRDefault="0018457D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02</w:t>
            </w:r>
          </w:p>
        </w:tc>
        <w:tc>
          <w:tcPr>
            <w:tcW w:w="4363" w:type="dxa"/>
            <w:tcBorders>
              <w:top w:val="nil"/>
              <w:bottom w:val="nil"/>
            </w:tcBorders>
          </w:tcPr>
          <w:p w:rsidR="009D1DE7" w:rsidRDefault="0018457D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TUTELA, VALORIZZAZIONE E RECUPERO AMBIENTALE</w:t>
            </w:r>
          </w:p>
          <w:p w:rsidR="009D1DE7" w:rsidRPr="007E5184" w:rsidRDefault="0018457D" w:rsidP="00CA5899">
            <w:pPr>
              <w:rPr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13.400,00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D44DB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  <w:right w:val="double" w:sz="4" w:space="0" w:color="auto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13.400,00</w:t>
            </w:r>
          </w:p>
        </w:tc>
      </w:tr>
      <w:tr w:rsidR="009D1DE7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9D1DE7" w:rsidRPr="005B5DE2" w:rsidRDefault="0018457D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03</w:t>
            </w:r>
          </w:p>
        </w:tc>
        <w:tc>
          <w:tcPr>
            <w:tcW w:w="4363" w:type="dxa"/>
            <w:tcBorders>
              <w:top w:val="nil"/>
              <w:bottom w:val="nil"/>
            </w:tcBorders>
          </w:tcPr>
          <w:p w:rsidR="009D1DE7" w:rsidRDefault="0018457D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RIFIUTI</w:t>
            </w:r>
          </w:p>
          <w:p w:rsidR="009D1DE7" w:rsidRPr="007E5184" w:rsidRDefault="0018457D" w:rsidP="00CA5899">
            <w:pPr>
              <w:rPr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20,00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270.320,00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D44DB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  <w:right w:val="double" w:sz="4" w:space="0" w:color="auto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270.340,00</w:t>
            </w:r>
          </w:p>
        </w:tc>
      </w:tr>
      <w:tr w:rsidR="009D1DE7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9D1DE7" w:rsidRPr="005B5DE2" w:rsidRDefault="0018457D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04</w:t>
            </w:r>
          </w:p>
        </w:tc>
        <w:tc>
          <w:tcPr>
            <w:tcW w:w="4363" w:type="dxa"/>
            <w:tcBorders>
              <w:top w:val="nil"/>
              <w:bottom w:val="nil"/>
            </w:tcBorders>
          </w:tcPr>
          <w:p w:rsidR="009D1DE7" w:rsidRDefault="0018457D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SERVIZIO IDRICO INTEGRATO</w:t>
            </w:r>
          </w:p>
          <w:p w:rsidR="009D1DE7" w:rsidRPr="007E5184" w:rsidRDefault="0018457D" w:rsidP="00CA5899">
            <w:pPr>
              <w:rPr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19.000,00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9.890,71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D44DB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  <w:right w:val="double" w:sz="4" w:space="0" w:color="auto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28.890,71</w:t>
            </w:r>
          </w:p>
        </w:tc>
      </w:tr>
      <w:tr w:rsidR="009D1DE7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9D1DE7" w:rsidRPr="005B5DE2" w:rsidRDefault="0018457D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05</w:t>
            </w:r>
          </w:p>
        </w:tc>
        <w:tc>
          <w:tcPr>
            <w:tcW w:w="4363" w:type="dxa"/>
            <w:tcBorders>
              <w:top w:val="nil"/>
              <w:bottom w:val="nil"/>
            </w:tcBorders>
          </w:tcPr>
          <w:p w:rsidR="009D1DE7" w:rsidRDefault="0018457D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AREE PROTETTE, PARCHI NATURALI, PROTEZIONE NATURALISTICA E FORESTAZIONE</w:t>
            </w:r>
          </w:p>
          <w:p w:rsidR="009D1DE7" w:rsidRPr="007E5184" w:rsidRDefault="0018457D" w:rsidP="00CA5899">
            <w:pPr>
              <w:rPr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D44DB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  <w:right w:val="double" w:sz="4" w:space="0" w:color="auto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9D1DE7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9D1DE7" w:rsidRPr="005B5DE2" w:rsidRDefault="0018457D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06</w:t>
            </w:r>
          </w:p>
        </w:tc>
        <w:tc>
          <w:tcPr>
            <w:tcW w:w="4363" w:type="dxa"/>
            <w:tcBorders>
              <w:top w:val="nil"/>
              <w:bottom w:val="nil"/>
            </w:tcBorders>
          </w:tcPr>
          <w:p w:rsidR="009D1DE7" w:rsidRDefault="0018457D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TUTELA E VALORIZZAZIONE DELLE RISORSE IDRICHE</w:t>
            </w:r>
          </w:p>
          <w:p w:rsidR="009D1DE7" w:rsidRPr="007E5184" w:rsidRDefault="0018457D" w:rsidP="00CA5899">
            <w:pPr>
              <w:rPr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D44DB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  <w:right w:val="double" w:sz="4" w:space="0" w:color="auto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9D1DE7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9D1DE7" w:rsidRPr="005B5DE2" w:rsidRDefault="0018457D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07</w:t>
            </w:r>
          </w:p>
        </w:tc>
        <w:tc>
          <w:tcPr>
            <w:tcW w:w="4363" w:type="dxa"/>
            <w:tcBorders>
              <w:top w:val="nil"/>
              <w:bottom w:val="nil"/>
            </w:tcBorders>
          </w:tcPr>
          <w:p w:rsidR="009D1DE7" w:rsidRDefault="0018457D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SVILUPPO SOSTENIBILE TERRITORIO MONTANO PICCOLI COMUNI</w:t>
            </w:r>
          </w:p>
          <w:p w:rsidR="009D1DE7" w:rsidRPr="007E5184" w:rsidRDefault="0018457D" w:rsidP="00CA5899">
            <w:pPr>
              <w:rPr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D44DB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  <w:right w:val="double" w:sz="4" w:space="0" w:color="auto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9D1DE7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9D1DE7" w:rsidRPr="005B5DE2" w:rsidRDefault="0018457D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08</w:t>
            </w:r>
          </w:p>
        </w:tc>
        <w:tc>
          <w:tcPr>
            <w:tcW w:w="4363" w:type="dxa"/>
            <w:tcBorders>
              <w:top w:val="nil"/>
              <w:bottom w:val="nil"/>
            </w:tcBorders>
          </w:tcPr>
          <w:p w:rsidR="009D1DE7" w:rsidRDefault="0018457D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QUALITÀ DELL'ARIA E RIDUZIONE DELL'INQUINAMENTO</w:t>
            </w:r>
          </w:p>
          <w:p w:rsidR="009D1DE7" w:rsidRPr="007E5184" w:rsidRDefault="0018457D" w:rsidP="00CA5899">
            <w:pPr>
              <w:rPr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D44DB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  <w:right w:val="double" w:sz="4" w:space="0" w:color="auto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0D6B35" w:rsidRPr="004D78FD">
        <w:trPr>
          <w:cantSplit/>
          <w:trHeight w:val="258"/>
        </w:trPr>
        <w:tc>
          <w:tcPr>
            <w:tcW w:w="468" w:type="dxa"/>
            <w:tcBorders>
              <w:top w:val="nil"/>
              <w:left w:val="double" w:sz="4" w:space="0" w:color="auto"/>
              <w:bottom w:val="double" w:sz="4" w:space="0" w:color="auto"/>
            </w:tcBorders>
          </w:tcPr>
          <w:p w:rsidR="000D6B35" w:rsidRPr="004D78FD" w:rsidRDefault="0018457D" w:rsidP="00464F67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18457D" w:rsidP="00464F67">
            <w:pPr>
              <w:jc w:val="center"/>
              <w:rPr>
                <w:b/>
                <w:sz w:val="11"/>
                <w:szCs w:val="11"/>
              </w:rPr>
            </w:pPr>
          </w:p>
        </w:tc>
        <w:tc>
          <w:tcPr>
            <w:tcW w:w="4363" w:type="dxa"/>
            <w:tcBorders>
              <w:top w:val="nil"/>
              <w:bottom w:val="double" w:sz="4" w:space="0" w:color="auto"/>
            </w:tcBorders>
          </w:tcPr>
          <w:p w:rsidR="000D6B35" w:rsidRPr="004D78FD" w:rsidRDefault="0018457D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Default="0018457D" w:rsidP="00E94C8E">
            <w:pPr>
              <w:jc w:val="both"/>
              <w:rPr>
                <w:b/>
                <w:sz w:val="6"/>
                <w:szCs w:val="6"/>
              </w:rPr>
            </w:pPr>
            <w:r>
              <w:rPr>
                <w:b/>
                <w:noProof/>
                <w:sz w:val="11"/>
                <w:szCs w:val="11"/>
              </w:rPr>
              <w:t>Totale Missione 9 - SVILUPPO SOSTENIBILE E TUTELA DEL TERRITORIO E DELL'AMBIENTE</w:t>
            </w:r>
          </w:p>
          <w:p w:rsidR="000D6B35" w:rsidRPr="008F6CBB" w:rsidRDefault="0018457D" w:rsidP="00E94C8E">
            <w:pPr>
              <w:jc w:val="both"/>
              <w:rPr>
                <w:b/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18457D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18457D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18457D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18457D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20,00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18457D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18457D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302.920,00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18457D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18457D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18457D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18457D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9.890,71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18457D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18457D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18457D" w:rsidP="00567384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18457D" w:rsidP="00567384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18457D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18457D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  <w:right w:val="double" w:sz="4" w:space="0" w:color="auto"/>
            </w:tcBorders>
          </w:tcPr>
          <w:p w:rsidR="000D6B35" w:rsidRPr="004D78FD" w:rsidRDefault="0018457D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18457D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312.830,71</w:t>
            </w:r>
          </w:p>
        </w:tc>
      </w:tr>
      <w:tr w:rsidR="00EC36EC" w:rsidRPr="00F81F64">
        <w:trPr>
          <w:cantSplit/>
          <w:trHeight w:val="288"/>
        </w:trPr>
        <w:tc>
          <w:tcPr>
            <w:tcW w:w="468" w:type="dxa"/>
            <w:tcBorders>
              <w:top w:val="double" w:sz="4" w:space="0" w:color="auto"/>
              <w:left w:val="double" w:sz="4" w:space="0" w:color="auto"/>
              <w:bottom w:val="nil"/>
            </w:tcBorders>
          </w:tcPr>
          <w:p w:rsidR="00EC36EC" w:rsidRPr="004D78FD" w:rsidRDefault="0018457D" w:rsidP="005B5DE2">
            <w:pPr>
              <w:jc w:val="center"/>
              <w:rPr>
                <w:b/>
                <w:sz w:val="6"/>
                <w:szCs w:val="6"/>
              </w:rPr>
            </w:pPr>
          </w:p>
          <w:p w:rsidR="00EC36EC" w:rsidRPr="00F81F64" w:rsidRDefault="0018457D" w:rsidP="005B5DE2">
            <w:pPr>
              <w:jc w:val="center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10</w:t>
            </w:r>
          </w:p>
        </w:tc>
        <w:tc>
          <w:tcPr>
            <w:tcW w:w="4363" w:type="dxa"/>
            <w:tcBorders>
              <w:top w:val="double" w:sz="4" w:space="0" w:color="auto"/>
              <w:bottom w:val="nil"/>
            </w:tcBorders>
          </w:tcPr>
          <w:p w:rsidR="00EC36EC" w:rsidRPr="004D78FD" w:rsidRDefault="0018457D" w:rsidP="00CA5899">
            <w:pPr>
              <w:rPr>
                <w:b/>
                <w:sz w:val="6"/>
                <w:szCs w:val="6"/>
              </w:rPr>
            </w:pPr>
          </w:p>
          <w:p w:rsidR="00EC36EC" w:rsidRDefault="0018457D" w:rsidP="00CA5899">
            <w:pPr>
              <w:rPr>
                <w:b/>
                <w:sz w:val="6"/>
                <w:szCs w:val="6"/>
              </w:rPr>
            </w:pPr>
            <w:r>
              <w:rPr>
                <w:b/>
                <w:noProof/>
                <w:sz w:val="11"/>
                <w:szCs w:val="11"/>
              </w:rPr>
              <w:t>Missione 10 - TRASPORTI E DIRITTO ALLA MOBILITA'</w:t>
            </w:r>
          </w:p>
          <w:p w:rsidR="00EC36EC" w:rsidRPr="0095043B" w:rsidRDefault="0018457D" w:rsidP="00CA5899">
            <w:pPr>
              <w:rPr>
                <w:b/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18457D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18457D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18457D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18457D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18457D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18457D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18457D" w:rsidP="003537A5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18457D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  <w:right w:val="double" w:sz="4" w:space="0" w:color="auto"/>
            </w:tcBorders>
          </w:tcPr>
          <w:p w:rsidR="00EC36EC" w:rsidRPr="00F81F64" w:rsidRDefault="0018457D" w:rsidP="005B5DE2">
            <w:pPr>
              <w:jc w:val="right"/>
              <w:rPr>
                <w:b/>
                <w:sz w:val="11"/>
                <w:szCs w:val="11"/>
              </w:rPr>
            </w:pPr>
          </w:p>
        </w:tc>
      </w:tr>
      <w:tr w:rsidR="009D1DE7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9D1DE7" w:rsidRPr="005B5DE2" w:rsidRDefault="0018457D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01</w:t>
            </w:r>
          </w:p>
        </w:tc>
        <w:tc>
          <w:tcPr>
            <w:tcW w:w="4363" w:type="dxa"/>
            <w:tcBorders>
              <w:top w:val="nil"/>
              <w:bottom w:val="nil"/>
            </w:tcBorders>
          </w:tcPr>
          <w:p w:rsidR="009D1DE7" w:rsidRDefault="0018457D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TRASPORTO FERROVIARIO</w:t>
            </w:r>
          </w:p>
          <w:p w:rsidR="009D1DE7" w:rsidRPr="007E5184" w:rsidRDefault="0018457D" w:rsidP="00CA5899">
            <w:pPr>
              <w:rPr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D44DB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  <w:right w:val="double" w:sz="4" w:space="0" w:color="auto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9D1DE7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9D1DE7" w:rsidRPr="005B5DE2" w:rsidRDefault="0018457D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02</w:t>
            </w:r>
          </w:p>
        </w:tc>
        <w:tc>
          <w:tcPr>
            <w:tcW w:w="4363" w:type="dxa"/>
            <w:tcBorders>
              <w:top w:val="nil"/>
              <w:bottom w:val="nil"/>
            </w:tcBorders>
          </w:tcPr>
          <w:p w:rsidR="009D1DE7" w:rsidRDefault="0018457D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TRASPORTO PUBBLICO LOCALE</w:t>
            </w:r>
          </w:p>
          <w:p w:rsidR="009D1DE7" w:rsidRPr="007E5184" w:rsidRDefault="0018457D" w:rsidP="00CA5899">
            <w:pPr>
              <w:rPr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D44DB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  <w:right w:val="double" w:sz="4" w:space="0" w:color="auto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9D1DE7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9D1DE7" w:rsidRPr="005B5DE2" w:rsidRDefault="0018457D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03</w:t>
            </w:r>
          </w:p>
        </w:tc>
        <w:tc>
          <w:tcPr>
            <w:tcW w:w="4363" w:type="dxa"/>
            <w:tcBorders>
              <w:top w:val="nil"/>
              <w:bottom w:val="nil"/>
            </w:tcBorders>
          </w:tcPr>
          <w:p w:rsidR="009D1DE7" w:rsidRDefault="0018457D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TRASPORTO PER VIE D'ACQUA</w:t>
            </w:r>
          </w:p>
          <w:p w:rsidR="009D1DE7" w:rsidRPr="007E5184" w:rsidRDefault="0018457D" w:rsidP="00CA5899">
            <w:pPr>
              <w:rPr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D44DB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  <w:right w:val="double" w:sz="4" w:space="0" w:color="auto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9D1DE7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9D1DE7" w:rsidRPr="005B5DE2" w:rsidRDefault="0018457D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04</w:t>
            </w:r>
          </w:p>
        </w:tc>
        <w:tc>
          <w:tcPr>
            <w:tcW w:w="4363" w:type="dxa"/>
            <w:tcBorders>
              <w:top w:val="nil"/>
              <w:bottom w:val="nil"/>
            </w:tcBorders>
          </w:tcPr>
          <w:p w:rsidR="009D1DE7" w:rsidRDefault="0018457D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ALTRE MODALITA' DI TRASPORTO</w:t>
            </w:r>
          </w:p>
          <w:p w:rsidR="009D1DE7" w:rsidRPr="007E5184" w:rsidRDefault="0018457D" w:rsidP="00CA5899">
            <w:pPr>
              <w:rPr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D44DB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  <w:right w:val="double" w:sz="4" w:space="0" w:color="auto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9D1DE7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9D1DE7" w:rsidRPr="005B5DE2" w:rsidRDefault="0018457D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05</w:t>
            </w:r>
          </w:p>
        </w:tc>
        <w:tc>
          <w:tcPr>
            <w:tcW w:w="4363" w:type="dxa"/>
            <w:tcBorders>
              <w:top w:val="nil"/>
              <w:bottom w:val="nil"/>
            </w:tcBorders>
          </w:tcPr>
          <w:p w:rsidR="009D1DE7" w:rsidRDefault="0018457D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VIABILITA' E INFRASTRUTTURE STRADALI</w:t>
            </w:r>
          </w:p>
          <w:p w:rsidR="009D1DE7" w:rsidRPr="007E5184" w:rsidRDefault="0018457D" w:rsidP="00CA5899">
            <w:pPr>
              <w:rPr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54.800,00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3.770,00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151.500,00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500,00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21.441,48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D44DB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1.700,00</w:t>
            </w:r>
          </w:p>
        </w:tc>
        <w:tc>
          <w:tcPr>
            <w:tcW w:w="1111" w:type="dxa"/>
            <w:tcBorders>
              <w:top w:val="nil"/>
              <w:bottom w:val="nil"/>
              <w:right w:val="double" w:sz="4" w:space="0" w:color="auto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233.711,48</w:t>
            </w:r>
          </w:p>
        </w:tc>
      </w:tr>
      <w:tr w:rsidR="000D6B35" w:rsidRPr="004D78FD">
        <w:trPr>
          <w:cantSplit/>
          <w:trHeight w:val="258"/>
        </w:trPr>
        <w:tc>
          <w:tcPr>
            <w:tcW w:w="468" w:type="dxa"/>
            <w:tcBorders>
              <w:top w:val="nil"/>
              <w:left w:val="double" w:sz="4" w:space="0" w:color="auto"/>
              <w:bottom w:val="double" w:sz="4" w:space="0" w:color="auto"/>
            </w:tcBorders>
          </w:tcPr>
          <w:p w:rsidR="000D6B35" w:rsidRPr="004D78FD" w:rsidRDefault="0018457D" w:rsidP="00464F67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18457D" w:rsidP="00464F67">
            <w:pPr>
              <w:jc w:val="center"/>
              <w:rPr>
                <w:b/>
                <w:sz w:val="11"/>
                <w:szCs w:val="11"/>
              </w:rPr>
            </w:pPr>
          </w:p>
        </w:tc>
        <w:tc>
          <w:tcPr>
            <w:tcW w:w="4363" w:type="dxa"/>
            <w:tcBorders>
              <w:top w:val="nil"/>
              <w:bottom w:val="double" w:sz="4" w:space="0" w:color="auto"/>
            </w:tcBorders>
          </w:tcPr>
          <w:p w:rsidR="000D6B35" w:rsidRPr="004D78FD" w:rsidRDefault="0018457D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Default="0018457D" w:rsidP="00E94C8E">
            <w:pPr>
              <w:jc w:val="both"/>
              <w:rPr>
                <w:b/>
                <w:sz w:val="6"/>
                <w:szCs w:val="6"/>
              </w:rPr>
            </w:pPr>
            <w:r>
              <w:rPr>
                <w:b/>
                <w:noProof/>
                <w:sz w:val="11"/>
                <w:szCs w:val="11"/>
              </w:rPr>
              <w:t>Totale Missione 10 - TRASPORTI E DIRITTO ALLA MOBILITA'</w:t>
            </w:r>
          </w:p>
          <w:p w:rsidR="000D6B35" w:rsidRPr="008F6CBB" w:rsidRDefault="0018457D" w:rsidP="00E94C8E">
            <w:pPr>
              <w:jc w:val="both"/>
              <w:rPr>
                <w:b/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18457D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18457D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54.800,00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18457D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18457D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3.770,00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18457D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18457D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151.500,00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18457D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18457D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500,00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18457D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18457D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21.441,48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18457D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18457D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18457D" w:rsidP="00567384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18457D" w:rsidP="00567384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18457D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18457D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1.700,00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  <w:right w:val="double" w:sz="4" w:space="0" w:color="auto"/>
            </w:tcBorders>
          </w:tcPr>
          <w:p w:rsidR="000D6B35" w:rsidRPr="004D78FD" w:rsidRDefault="0018457D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18457D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233.711,48</w:t>
            </w:r>
          </w:p>
        </w:tc>
      </w:tr>
      <w:tr w:rsidR="00EC36EC" w:rsidRPr="00F81F64">
        <w:trPr>
          <w:cantSplit/>
          <w:trHeight w:val="288"/>
        </w:trPr>
        <w:tc>
          <w:tcPr>
            <w:tcW w:w="468" w:type="dxa"/>
            <w:tcBorders>
              <w:top w:val="double" w:sz="4" w:space="0" w:color="auto"/>
              <w:left w:val="double" w:sz="4" w:space="0" w:color="auto"/>
              <w:bottom w:val="nil"/>
            </w:tcBorders>
          </w:tcPr>
          <w:p w:rsidR="00EC36EC" w:rsidRPr="004D78FD" w:rsidRDefault="0018457D" w:rsidP="005B5DE2">
            <w:pPr>
              <w:jc w:val="center"/>
              <w:rPr>
                <w:b/>
                <w:sz w:val="6"/>
                <w:szCs w:val="6"/>
              </w:rPr>
            </w:pPr>
          </w:p>
          <w:p w:rsidR="00EC36EC" w:rsidRPr="00F81F64" w:rsidRDefault="0018457D" w:rsidP="005B5DE2">
            <w:pPr>
              <w:jc w:val="center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11</w:t>
            </w:r>
          </w:p>
        </w:tc>
        <w:tc>
          <w:tcPr>
            <w:tcW w:w="4363" w:type="dxa"/>
            <w:tcBorders>
              <w:top w:val="double" w:sz="4" w:space="0" w:color="auto"/>
              <w:bottom w:val="nil"/>
            </w:tcBorders>
          </w:tcPr>
          <w:p w:rsidR="00EC36EC" w:rsidRPr="004D78FD" w:rsidRDefault="0018457D" w:rsidP="00CA5899">
            <w:pPr>
              <w:rPr>
                <w:b/>
                <w:sz w:val="6"/>
                <w:szCs w:val="6"/>
              </w:rPr>
            </w:pPr>
          </w:p>
          <w:p w:rsidR="00EC36EC" w:rsidRDefault="0018457D" w:rsidP="00CA5899">
            <w:pPr>
              <w:rPr>
                <w:b/>
                <w:sz w:val="6"/>
                <w:szCs w:val="6"/>
              </w:rPr>
            </w:pPr>
            <w:r>
              <w:rPr>
                <w:b/>
                <w:noProof/>
                <w:sz w:val="11"/>
                <w:szCs w:val="11"/>
              </w:rPr>
              <w:t>Missione 11 - SOCCORSO CIVILE</w:t>
            </w:r>
          </w:p>
          <w:p w:rsidR="00EC36EC" w:rsidRPr="0095043B" w:rsidRDefault="0018457D" w:rsidP="00CA5899">
            <w:pPr>
              <w:rPr>
                <w:b/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18457D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18457D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18457D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18457D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18457D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18457D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18457D" w:rsidP="003537A5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18457D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  <w:right w:val="double" w:sz="4" w:space="0" w:color="auto"/>
            </w:tcBorders>
          </w:tcPr>
          <w:p w:rsidR="00EC36EC" w:rsidRPr="00F81F64" w:rsidRDefault="0018457D" w:rsidP="005B5DE2">
            <w:pPr>
              <w:jc w:val="right"/>
              <w:rPr>
                <w:b/>
                <w:sz w:val="11"/>
                <w:szCs w:val="11"/>
              </w:rPr>
            </w:pPr>
          </w:p>
        </w:tc>
      </w:tr>
      <w:tr w:rsidR="009D1DE7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9D1DE7" w:rsidRPr="005B5DE2" w:rsidRDefault="0018457D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01</w:t>
            </w:r>
          </w:p>
        </w:tc>
        <w:tc>
          <w:tcPr>
            <w:tcW w:w="4363" w:type="dxa"/>
            <w:tcBorders>
              <w:top w:val="nil"/>
              <w:bottom w:val="nil"/>
            </w:tcBorders>
          </w:tcPr>
          <w:p w:rsidR="009D1DE7" w:rsidRDefault="0018457D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SISTEMA DI PROTEZIONE CIVILE</w:t>
            </w:r>
          </w:p>
          <w:p w:rsidR="009D1DE7" w:rsidRPr="007E5184" w:rsidRDefault="0018457D" w:rsidP="00CA5899">
            <w:pPr>
              <w:rPr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2.790,00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D44DB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  <w:right w:val="double" w:sz="4" w:space="0" w:color="auto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2.790,00</w:t>
            </w:r>
          </w:p>
        </w:tc>
      </w:tr>
      <w:tr w:rsidR="009D1DE7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9D1DE7" w:rsidRPr="005B5DE2" w:rsidRDefault="0018457D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02</w:t>
            </w:r>
          </w:p>
        </w:tc>
        <w:tc>
          <w:tcPr>
            <w:tcW w:w="4363" w:type="dxa"/>
            <w:tcBorders>
              <w:top w:val="nil"/>
              <w:bottom w:val="nil"/>
            </w:tcBorders>
          </w:tcPr>
          <w:p w:rsidR="009D1DE7" w:rsidRDefault="0018457D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INTERVENTI A SEGUITO DI CALAMITÀ NATURALI</w:t>
            </w:r>
          </w:p>
          <w:p w:rsidR="009D1DE7" w:rsidRPr="007E5184" w:rsidRDefault="0018457D" w:rsidP="00CA5899">
            <w:pPr>
              <w:rPr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D44DB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  <w:right w:val="double" w:sz="4" w:space="0" w:color="auto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0D6B35" w:rsidRPr="004D78FD">
        <w:trPr>
          <w:cantSplit/>
          <w:trHeight w:val="258"/>
        </w:trPr>
        <w:tc>
          <w:tcPr>
            <w:tcW w:w="468" w:type="dxa"/>
            <w:tcBorders>
              <w:top w:val="nil"/>
              <w:left w:val="double" w:sz="4" w:space="0" w:color="auto"/>
              <w:bottom w:val="double" w:sz="4" w:space="0" w:color="auto"/>
            </w:tcBorders>
          </w:tcPr>
          <w:p w:rsidR="000D6B35" w:rsidRPr="004D78FD" w:rsidRDefault="0018457D" w:rsidP="00464F67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18457D" w:rsidP="00464F67">
            <w:pPr>
              <w:jc w:val="center"/>
              <w:rPr>
                <w:b/>
                <w:sz w:val="11"/>
                <w:szCs w:val="11"/>
              </w:rPr>
            </w:pPr>
          </w:p>
        </w:tc>
        <w:tc>
          <w:tcPr>
            <w:tcW w:w="4363" w:type="dxa"/>
            <w:tcBorders>
              <w:top w:val="nil"/>
              <w:bottom w:val="double" w:sz="4" w:space="0" w:color="auto"/>
            </w:tcBorders>
          </w:tcPr>
          <w:p w:rsidR="000D6B35" w:rsidRPr="004D78FD" w:rsidRDefault="0018457D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Default="0018457D" w:rsidP="00E94C8E">
            <w:pPr>
              <w:jc w:val="both"/>
              <w:rPr>
                <w:b/>
                <w:sz w:val="6"/>
                <w:szCs w:val="6"/>
              </w:rPr>
            </w:pPr>
            <w:r>
              <w:rPr>
                <w:b/>
                <w:noProof/>
                <w:sz w:val="11"/>
                <w:szCs w:val="11"/>
              </w:rPr>
              <w:t>Totale Missione 11 - SOCCORSO CIVILE</w:t>
            </w:r>
          </w:p>
          <w:p w:rsidR="000D6B35" w:rsidRPr="008F6CBB" w:rsidRDefault="0018457D" w:rsidP="00E94C8E">
            <w:pPr>
              <w:jc w:val="both"/>
              <w:rPr>
                <w:b/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18457D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18457D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18457D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18457D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18457D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18457D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18457D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18457D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2.790,00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18457D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18457D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18457D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18457D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18457D" w:rsidP="00567384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18457D" w:rsidP="00567384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18457D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18457D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  <w:right w:val="double" w:sz="4" w:space="0" w:color="auto"/>
            </w:tcBorders>
          </w:tcPr>
          <w:p w:rsidR="000D6B35" w:rsidRPr="004D78FD" w:rsidRDefault="0018457D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18457D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2.790,00</w:t>
            </w:r>
          </w:p>
        </w:tc>
      </w:tr>
      <w:tr w:rsidR="00EC36EC" w:rsidRPr="00F81F64">
        <w:trPr>
          <w:cantSplit/>
          <w:trHeight w:val="288"/>
        </w:trPr>
        <w:tc>
          <w:tcPr>
            <w:tcW w:w="468" w:type="dxa"/>
            <w:tcBorders>
              <w:top w:val="double" w:sz="4" w:space="0" w:color="auto"/>
              <w:left w:val="double" w:sz="4" w:space="0" w:color="auto"/>
              <w:bottom w:val="nil"/>
            </w:tcBorders>
          </w:tcPr>
          <w:p w:rsidR="00EC36EC" w:rsidRPr="004D78FD" w:rsidRDefault="0018457D" w:rsidP="005B5DE2">
            <w:pPr>
              <w:jc w:val="center"/>
              <w:rPr>
                <w:b/>
                <w:sz w:val="6"/>
                <w:szCs w:val="6"/>
              </w:rPr>
            </w:pPr>
          </w:p>
          <w:p w:rsidR="00EC36EC" w:rsidRPr="00F81F64" w:rsidRDefault="0018457D" w:rsidP="005B5DE2">
            <w:pPr>
              <w:jc w:val="center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12</w:t>
            </w:r>
          </w:p>
        </w:tc>
        <w:tc>
          <w:tcPr>
            <w:tcW w:w="4363" w:type="dxa"/>
            <w:tcBorders>
              <w:top w:val="double" w:sz="4" w:space="0" w:color="auto"/>
              <w:bottom w:val="nil"/>
            </w:tcBorders>
          </w:tcPr>
          <w:p w:rsidR="00EC36EC" w:rsidRPr="004D78FD" w:rsidRDefault="0018457D" w:rsidP="00CA5899">
            <w:pPr>
              <w:rPr>
                <w:b/>
                <w:sz w:val="6"/>
                <w:szCs w:val="6"/>
              </w:rPr>
            </w:pPr>
          </w:p>
          <w:p w:rsidR="00EC36EC" w:rsidRDefault="0018457D" w:rsidP="00CA5899">
            <w:pPr>
              <w:rPr>
                <w:b/>
                <w:sz w:val="6"/>
                <w:szCs w:val="6"/>
              </w:rPr>
            </w:pPr>
            <w:r>
              <w:rPr>
                <w:b/>
                <w:noProof/>
                <w:sz w:val="11"/>
                <w:szCs w:val="11"/>
              </w:rPr>
              <w:t>Missione 12 - DIRITTI SOCIALI, POLITICHE SOCIALI E FAMIGLIA</w:t>
            </w:r>
          </w:p>
          <w:p w:rsidR="00EC36EC" w:rsidRPr="0095043B" w:rsidRDefault="0018457D" w:rsidP="00CA5899">
            <w:pPr>
              <w:rPr>
                <w:b/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18457D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18457D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18457D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18457D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18457D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18457D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18457D" w:rsidP="003537A5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18457D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  <w:right w:val="double" w:sz="4" w:space="0" w:color="auto"/>
            </w:tcBorders>
          </w:tcPr>
          <w:p w:rsidR="00EC36EC" w:rsidRPr="00F81F64" w:rsidRDefault="0018457D" w:rsidP="005B5DE2">
            <w:pPr>
              <w:jc w:val="right"/>
              <w:rPr>
                <w:b/>
                <w:sz w:val="11"/>
                <w:szCs w:val="11"/>
              </w:rPr>
            </w:pPr>
          </w:p>
        </w:tc>
      </w:tr>
      <w:tr w:rsidR="009D1DE7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9D1DE7" w:rsidRPr="005B5DE2" w:rsidRDefault="0018457D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01</w:t>
            </w:r>
          </w:p>
        </w:tc>
        <w:tc>
          <w:tcPr>
            <w:tcW w:w="4363" w:type="dxa"/>
            <w:tcBorders>
              <w:top w:val="nil"/>
              <w:bottom w:val="nil"/>
            </w:tcBorders>
          </w:tcPr>
          <w:p w:rsidR="009D1DE7" w:rsidRDefault="0018457D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INTERVENTI PER L'INFANZIA E I MINORI E PER ASILI NIDO</w:t>
            </w:r>
          </w:p>
          <w:p w:rsidR="009D1DE7" w:rsidRPr="007E5184" w:rsidRDefault="0018457D" w:rsidP="00CA5899">
            <w:pPr>
              <w:rPr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11.400,00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103.820,00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D44DB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  <w:right w:val="double" w:sz="4" w:space="0" w:color="auto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115.220,00</w:t>
            </w:r>
          </w:p>
        </w:tc>
      </w:tr>
      <w:tr w:rsidR="009D1DE7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9D1DE7" w:rsidRPr="005B5DE2" w:rsidRDefault="0018457D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02</w:t>
            </w:r>
          </w:p>
        </w:tc>
        <w:tc>
          <w:tcPr>
            <w:tcW w:w="4363" w:type="dxa"/>
            <w:tcBorders>
              <w:top w:val="nil"/>
              <w:bottom w:val="nil"/>
            </w:tcBorders>
          </w:tcPr>
          <w:p w:rsidR="009D1DE7" w:rsidRDefault="0018457D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INTERVENTI PER LA DISABILITA'</w:t>
            </w:r>
          </w:p>
          <w:p w:rsidR="009D1DE7" w:rsidRPr="007E5184" w:rsidRDefault="0018457D" w:rsidP="00CA5899">
            <w:pPr>
              <w:rPr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65.000,00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D44DB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  <w:right w:val="double" w:sz="4" w:space="0" w:color="auto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65.000,00</w:t>
            </w:r>
          </w:p>
        </w:tc>
      </w:tr>
      <w:tr w:rsidR="009D1DE7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9D1DE7" w:rsidRPr="005B5DE2" w:rsidRDefault="0018457D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03</w:t>
            </w:r>
          </w:p>
        </w:tc>
        <w:tc>
          <w:tcPr>
            <w:tcW w:w="4363" w:type="dxa"/>
            <w:tcBorders>
              <w:top w:val="nil"/>
              <w:bottom w:val="nil"/>
            </w:tcBorders>
          </w:tcPr>
          <w:p w:rsidR="009D1DE7" w:rsidRDefault="0018457D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INTERVENTI PER GLI ANZIANI</w:t>
            </w:r>
          </w:p>
          <w:p w:rsidR="009D1DE7" w:rsidRPr="007E5184" w:rsidRDefault="0018457D" w:rsidP="00CA5899">
            <w:pPr>
              <w:rPr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40.100,00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1.250,00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D44DB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  <w:right w:val="double" w:sz="4" w:space="0" w:color="auto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41.350,00</w:t>
            </w:r>
          </w:p>
        </w:tc>
      </w:tr>
      <w:tr w:rsidR="009D1DE7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9D1DE7" w:rsidRPr="005B5DE2" w:rsidRDefault="0018457D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04</w:t>
            </w:r>
          </w:p>
        </w:tc>
        <w:tc>
          <w:tcPr>
            <w:tcW w:w="4363" w:type="dxa"/>
            <w:tcBorders>
              <w:top w:val="nil"/>
              <w:bottom w:val="nil"/>
            </w:tcBorders>
          </w:tcPr>
          <w:p w:rsidR="009D1DE7" w:rsidRDefault="0018457D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INTERVENTI PER I SOGGETTI A RISCHIO DI ESCLUSIONE SOCIALE</w:t>
            </w:r>
          </w:p>
          <w:p w:rsidR="009D1DE7" w:rsidRPr="007E5184" w:rsidRDefault="0018457D" w:rsidP="00CA5899">
            <w:pPr>
              <w:rPr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3.450,00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D44DB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  <w:right w:val="double" w:sz="4" w:space="0" w:color="auto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3.450,00</w:t>
            </w:r>
          </w:p>
        </w:tc>
      </w:tr>
      <w:tr w:rsidR="009D1DE7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9D1DE7" w:rsidRPr="005B5DE2" w:rsidRDefault="0018457D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05</w:t>
            </w:r>
          </w:p>
        </w:tc>
        <w:tc>
          <w:tcPr>
            <w:tcW w:w="4363" w:type="dxa"/>
            <w:tcBorders>
              <w:top w:val="nil"/>
              <w:bottom w:val="nil"/>
            </w:tcBorders>
          </w:tcPr>
          <w:p w:rsidR="009D1DE7" w:rsidRDefault="0018457D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INTERVENTI PER LE FAMIGLIE</w:t>
            </w:r>
          </w:p>
          <w:p w:rsidR="009D1DE7" w:rsidRPr="007E5184" w:rsidRDefault="0018457D" w:rsidP="00CA5899">
            <w:pPr>
              <w:rPr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11.000,00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D44DB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  <w:right w:val="double" w:sz="4" w:space="0" w:color="auto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11.000,00</w:t>
            </w:r>
          </w:p>
        </w:tc>
      </w:tr>
      <w:tr w:rsidR="009D1DE7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9D1DE7" w:rsidRPr="005B5DE2" w:rsidRDefault="0018457D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06</w:t>
            </w:r>
          </w:p>
        </w:tc>
        <w:tc>
          <w:tcPr>
            <w:tcW w:w="4363" w:type="dxa"/>
            <w:tcBorders>
              <w:top w:val="nil"/>
              <w:bottom w:val="nil"/>
            </w:tcBorders>
          </w:tcPr>
          <w:p w:rsidR="009D1DE7" w:rsidRDefault="0018457D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INTERVENTI PER IL DIRITTO ALLA CASA</w:t>
            </w:r>
          </w:p>
          <w:p w:rsidR="009D1DE7" w:rsidRPr="007E5184" w:rsidRDefault="0018457D" w:rsidP="00CA5899">
            <w:pPr>
              <w:rPr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D44DB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  <w:right w:val="double" w:sz="4" w:space="0" w:color="auto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9D1DE7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9D1DE7" w:rsidRPr="005B5DE2" w:rsidRDefault="0018457D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lastRenderedPageBreak/>
              <w:t>07</w:t>
            </w:r>
          </w:p>
        </w:tc>
        <w:tc>
          <w:tcPr>
            <w:tcW w:w="4363" w:type="dxa"/>
            <w:tcBorders>
              <w:top w:val="nil"/>
              <w:bottom w:val="nil"/>
            </w:tcBorders>
          </w:tcPr>
          <w:p w:rsidR="009D1DE7" w:rsidRDefault="0018457D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PROGRAMMAZIONE E GOVERNO DELLA RETE DEI SERVIZI SOCIOSANITARI E SOCIALI</w:t>
            </w:r>
          </w:p>
          <w:p w:rsidR="009D1DE7" w:rsidRPr="007E5184" w:rsidRDefault="0018457D" w:rsidP="00CA5899">
            <w:pPr>
              <w:rPr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24.000,00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1.770,00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1.000,00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7.000,00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D44DB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315,00</w:t>
            </w:r>
          </w:p>
        </w:tc>
        <w:tc>
          <w:tcPr>
            <w:tcW w:w="1111" w:type="dxa"/>
            <w:tcBorders>
              <w:top w:val="nil"/>
              <w:bottom w:val="nil"/>
              <w:right w:val="double" w:sz="4" w:space="0" w:color="auto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34.085,00</w:t>
            </w:r>
          </w:p>
        </w:tc>
      </w:tr>
      <w:tr w:rsidR="009D1DE7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9D1DE7" w:rsidRPr="005B5DE2" w:rsidRDefault="0018457D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08</w:t>
            </w:r>
          </w:p>
        </w:tc>
        <w:tc>
          <w:tcPr>
            <w:tcW w:w="4363" w:type="dxa"/>
            <w:tcBorders>
              <w:top w:val="nil"/>
              <w:bottom w:val="nil"/>
            </w:tcBorders>
          </w:tcPr>
          <w:p w:rsidR="009D1DE7" w:rsidRDefault="0018457D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COOPERAZIONE E ASSOCIAZIONISMO</w:t>
            </w:r>
          </w:p>
          <w:p w:rsidR="009D1DE7" w:rsidRPr="007E5184" w:rsidRDefault="0018457D" w:rsidP="00CA5899">
            <w:pPr>
              <w:rPr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D44DB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  <w:right w:val="double" w:sz="4" w:space="0" w:color="auto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9D1DE7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9D1DE7" w:rsidRPr="005B5DE2" w:rsidRDefault="0018457D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09</w:t>
            </w:r>
          </w:p>
        </w:tc>
        <w:tc>
          <w:tcPr>
            <w:tcW w:w="4363" w:type="dxa"/>
            <w:tcBorders>
              <w:top w:val="nil"/>
              <w:bottom w:val="nil"/>
            </w:tcBorders>
          </w:tcPr>
          <w:p w:rsidR="009D1DE7" w:rsidRDefault="0018457D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SERVIZIO NECROSCOPICO E CIMITERIALE</w:t>
            </w:r>
          </w:p>
          <w:p w:rsidR="009D1DE7" w:rsidRPr="007E5184" w:rsidRDefault="0018457D" w:rsidP="00CA5899">
            <w:pPr>
              <w:rPr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15.250,00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2.021,98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D44DB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  <w:right w:val="double" w:sz="4" w:space="0" w:color="auto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17.271,98</w:t>
            </w:r>
          </w:p>
        </w:tc>
      </w:tr>
      <w:tr w:rsidR="000D6B35" w:rsidRPr="004D78FD">
        <w:trPr>
          <w:cantSplit/>
          <w:trHeight w:val="258"/>
        </w:trPr>
        <w:tc>
          <w:tcPr>
            <w:tcW w:w="468" w:type="dxa"/>
            <w:tcBorders>
              <w:top w:val="nil"/>
              <w:left w:val="double" w:sz="4" w:space="0" w:color="auto"/>
              <w:bottom w:val="double" w:sz="4" w:space="0" w:color="auto"/>
            </w:tcBorders>
          </w:tcPr>
          <w:p w:rsidR="000D6B35" w:rsidRPr="004D78FD" w:rsidRDefault="0018457D" w:rsidP="00464F67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18457D" w:rsidP="00464F67">
            <w:pPr>
              <w:jc w:val="center"/>
              <w:rPr>
                <w:b/>
                <w:sz w:val="11"/>
                <w:szCs w:val="11"/>
              </w:rPr>
            </w:pPr>
          </w:p>
        </w:tc>
        <w:tc>
          <w:tcPr>
            <w:tcW w:w="4363" w:type="dxa"/>
            <w:tcBorders>
              <w:top w:val="nil"/>
              <w:bottom w:val="double" w:sz="4" w:space="0" w:color="auto"/>
            </w:tcBorders>
          </w:tcPr>
          <w:p w:rsidR="000D6B35" w:rsidRPr="004D78FD" w:rsidRDefault="0018457D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Default="0018457D" w:rsidP="00E94C8E">
            <w:pPr>
              <w:jc w:val="both"/>
              <w:rPr>
                <w:b/>
                <w:sz w:val="6"/>
                <w:szCs w:val="6"/>
              </w:rPr>
            </w:pPr>
            <w:r>
              <w:rPr>
                <w:b/>
                <w:noProof/>
                <w:sz w:val="11"/>
                <w:szCs w:val="11"/>
              </w:rPr>
              <w:t>Totale Missione 12 - DIRITTI SOCIALI, POLITICHE SOCIALI E FAMIGLIA</w:t>
            </w:r>
          </w:p>
          <w:p w:rsidR="000D6B35" w:rsidRPr="008F6CBB" w:rsidRDefault="0018457D" w:rsidP="00E94C8E">
            <w:pPr>
              <w:jc w:val="both"/>
              <w:rPr>
                <w:b/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18457D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18457D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24.000,00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18457D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18457D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1.770,00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18457D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18457D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67.750,00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18457D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18457D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191.520,00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18457D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18457D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2.021,98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18457D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18457D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18457D" w:rsidP="00567384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18457D" w:rsidP="00567384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18457D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18457D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315,00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  <w:right w:val="double" w:sz="4" w:space="0" w:color="auto"/>
            </w:tcBorders>
          </w:tcPr>
          <w:p w:rsidR="000D6B35" w:rsidRPr="004D78FD" w:rsidRDefault="0018457D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18457D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287.376,98</w:t>
            </w:r>
          </w:p>
        </w:tc>
      </w:tr>
      <w:tr w:rsidR="00EC36EC" w:rsidRPr="00F81F64">
        <w:trPr>
          <w:cantSplit/>
          <w:trHeight w:val="288"/>
        </w:trPr>
        <w:tc>
          <w:tcPr>
            <w:tcW w:w="468" w:type="dxa"/>
            <w:tcBorders>
              <w:top w:val="double" w:sz="4" w:space="0" w:color="auto"/>
              <w:left w:val="double" w:sz="4" w:space="0" w:color="auto"/>
              <w:bottom w:val="nil"/>
            </w:tcBorders>
          </w:tcPr>
          <w:p w:rsidR="00EC36EC" w:rsidRPr="004D78FD" w:rsidRDefault="0018457D" w:rsidP="005B5DE2">
            <w:pPr>
              <w:jc w:val="center"/>
              <w:rPr>
                <w:b/>
                <w:sz w:val="6"/>
                <w:szCs w:val="6"/>
              </w:rPr>
            </w:pPr>
          </w:p>
          <w:p w:rsidR="00EC36EC" w:rsidRPr="00F81F64" w:rsidRDefault="0018457D" w:rsidP="005B5DE2">
            <w:pPr>
              <w:jc w:val="center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13</w:t>
            </w:r>
          </w:p>
        </w:tc>
        <w:tc>
          <w:tcPr>
            <w:tcW w:w="4363" w:type="dxa"/>
            <w:tcBorders>
              <w:top w:val="double" w:sz="4" w:space="0" w:color="auto"/>
              <w:bottom w:val="nil"/>
            </w:tcBorders>
          </w:tcPr>
          <w:p w:rsidR="00EC36EC" w:rsidRPr="004D78FD" w:rsidRDefault="0018457D" w:rsidP="00CA5899">
            <w:pPr>
              <w:rPr>
                <w:b/>
                <w:sz w:val="6"/>
                <w:szCs w:val="6"/>
              </w:rPr>
            </w:pPr>
          </w:p>
          <w:p w:rsidR="00EC36EC" w:rsidRDefault="0018457D" w:rsidP="00CA5899">
            <w:pPr>
              <w:rPr>
                <w:b/>
                <w:sz w:val="6"/>
                <w:szCs w:val="6"/>
              </w:rPr>
            </w:pPr>
            <w:r>
              <w:rPr>
                <w:b/>
                <w:noProof/>
                <w:sz w:val="11"/>
                <w:szCs w:val="11"/>
              </w:rPr>
              <w:t>Missione 13 - TUTELA DELLA SALUTE</w:t>
            </w:r>
          </w:p>
          <w:p w:rsidR="00EC36EC" w:rsidRPr="0095043B" w:rsidRDefault="0018457D" w:rsidP="00CA5899">
            <w:pPr>
              <w:rPr>
                <w:b/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18457D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18457D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18457D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18457D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18457D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18457D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18457D" w:rsidP="003537A5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18457D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  <w:right w:val="double" w:sz="4" w:space="0" w:color="auto"/>
            </w:tcBorders>
          </w:tcPr>
          <w:p w:rsidR="00EC36EC" w:rsidRPr="00F81F64" w:rsidRDefault="0018457D" w:rsidP="005B5DE2">
            <w:pPr>
              <w:jc w:val="right"/>
              <w:rPr>
                <w:b/>
                <w:sz w:val="11"/>
                <w:szCs w:val="11"/>
              </w:rPr>
            </w:pPr>
          </w:p>
        </w:tc>
      </w:tr>
      <w:tr w:rsidR="009D1DE7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9D1DE7" w:rsidRPr="005B5DE2" w:rsidRDefault="0018457D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01</w:t>
            </w:r>
          </w:p>
        </w:tc>
        <w:tc>
          <w:tcPr>
            <w:tcW w:w="4363" w:type="dxa"/>
            <w:tcBorders>
              <w:top w:val="nil"/>
              <w:bottom w:val="nil"/>
            </w:tcBorders>
          </w:tcPr>
          <w:p w:rsidR="009D1DE7" w:rsidRDefault="0018457D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SERVIZIO SANITARIO REGIONALE - FINANZIAMENTO ORDINARIO CORRENTE PER LA GARANZIA DEI LEA</w:t>
            </w:r>
          </w:p>
          <w:p w:rsidR="009D1DE7" w:rsidRPr="007E5184" w:rsidRDefault="0018457D" w:rsidP="00CA5899">
            <w:pPr>
              <w:rPr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D44DB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  <w:right w:val="double" w:sz="4" w:space="0" w:color="auto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9D1DE7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9D1DE7" w:rsidRPr="005B5DE2" w:rsidRDefault="0018457D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02</w:t>
            </w:r>
          </w:p>
        </w:tc>
        <w:tc>
          <w:tcPr>
            <w:tcW w:w="4363" w:type="dxa"/>
            <w:tcBorders>
              <w:top w:val="nil"/>
              <w:bottom w:val="nil"/>
            </w:tcBorders>
          </w:tcPr>
          <w:p w:rsidR="009D1DE7" w:rsidRDefault="0018457D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SERVIZIO SANITARIO REGIONALE - FINANZIAMENTO AGGIUNTIVO CORRENTE PER LIVELLI DI ASSISTENZA SUPERIORI AI LEA</w:t>
            </w:r>
          </w:p>
          <w:p w:rsidR="009D1DE7" w:rsidRPr="007E5184" w:rsidRDefault="0018457D" w:rsidP="00CA5899">
            <w:pPr>
              <w:rPr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D44DB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  <w:right w:val="double" w:sz="4" w:space="0" w:color="auto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9D1DE7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9D1DE7" w:rsidRPr="005B5DE2" w:rsidRDefault="0018457D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03</w:t>
            </w:r>
          </w:p>
        </w:tc>
        <w:tc>
          <w:tcPr>
            <w:tcW w:w="4363" w:type="dxa"/>
            <w:tcBorders>
              <w:top w:val="nil"/>
              <w:bottom w:val="nil"/>
            </w:tcBorders>
          </w:tcPr>
          <w:p w:rsidR="009D1DE7" w:rsidRDefault="0018457D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SERVIZIO SANITARIO REGIONALE - FINANZIAMENTO AGGIUNTIVO CORRENTE PER LA COPERTURA DELLO SQUILIBRIO DI BILANCIO CORRENTE</w:t>
            </w:r>
          </w:p>
          <w:p w:rsidR="009D1DE7" w:rsidRPr="007E5184" w:rsidRDefault="0018457D" w:rsidP="00CA5899">
            <w:pPr>
              <w:rPr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D44DB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  <w:right w:val="double" w:sz="4" w:space="0" w:color="auto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9D1DE7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9D1DE7" w:rsidRPr="005B5DE2" w:rsidRDefault="0018457D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06</w:t>
            </w:r>
          </w:p>
        </w:tc>
        <w:tc>
          <w:tcPr>
            <w:tcW w:w="4363" w:type="dxa"/>
            <w:tcBorders>
              <w:top w:val="nil"/>
              <w:bottom w:val="nil"/>
            </w:tcBorders>
          </w:tcPr>
          <w:p w:rsidR="009D1DE7" w:rsidRDefault="0018457D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SERVIZIO SANITARIO REGIONALE - RESTITUZIONE MAGGIORI GETTITI SSN</w:t>
            </w:r>
          </w:p>
          <w:p w:rsidR="009D1DE7" w:rsidRPr="007E5184" w:rsidRDefault="0018457D" w:rsidP="00CA5899">
            <w:pPr>
              <w:rPr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D44DB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  <w:right w:val="double" w:sz="4" w:space="0" w:color="auto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9D1DE7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9D1DE7" w:rsidRPr="005B5DE2" w:rsidRDefault="0018457D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07</w:t>
            </w:r>
          </w:p>
        </w:tc>
        <w:tc>
          <w:tcPr>
            <w:tcW w:w="4363" w:type="dxa"/>
            <w:tcBorders>
              <w:top w:val="nil"/>
              <w:bottom w:val="nil"/>
            </w:tcBorders>
          </w:tcPr>
          <w:p w:rsidR="009D1DE7" w:rsidRDefault="0018457D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ULTERIORI SPESE IN MATERIA SANITARIA</w:t>
            </w:r>
          </w:p>
          <w:p w:rsidR="009D1DE7" w:rsidRPr="007E5184" w:rsidRDefault="0018457D" w:rsidP="00CA5899">
            <w:pPr>
              <w:rPr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1.000,00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D44DB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  <w:right w:val="double" w:sz="4" w:space="0" w:color="auto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1.000,00</w:t>
            </w:r>
          </w:p>
        </w:tc>
      </w:tr>
      <w:tr w:rsidR="000D6B35" w:rsidRPr="004D78FD">
        <w:trPr>
          <w:cantSplit/>
          <w:trHeight w:val="258"/>
        </w:trPr>
        <w:tc>
          <w:tcPr>
            <w:tcW w:w="468" w:type="dxa"/>
            <w:tcBorders>
              <w:top w:val="nil"/>
              <w:left w:val="double" w:sz="4" w:space="0" w:color="auto"/>
              <w:bottom w:val="double" w:sz="4" w:space="0" w:color="auto"/>
            </w:tcBorders>
          </w:tcPr>
          <w:p w:rsidR="000D6B35" w:rsidRPr="004D78FD" w:rsidRDefault="0018457D" w:rsidP="00464F67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18457D" w:rsidP="00464F67">
            <w:pPr>
              <w:jc w:val="center"/>
              <w:rPr>
                <w:b/>
                <w:sz w:val="11"/>
                <w:szCs w:val="11"/>
              </w:rPr>
            </w:pPr>
          </w:p>
        </w:tc>
        <w:tc>
          <w:tcPr>
            <w:tcW w:w="4363" w:type="dxa"/>
            <w:tcBorders>
              <w:top w:val="nil"/>
              <w:bottom w:val="double" w:sz="4" w:space="0" w:color="auto"/>
            </w:tcBorders>
          </w:tcPr>
          <w:p w:rsidR="000D6B35" w:rsidRPr="004D78FD" w:rsidRDefault="0018457D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Default="0018457D" w:rsidP="00E94C8E">
            <w:pPr>
              <w:jc w:val="both"/>
              <w:rPr>
                <w:b/>
                <w:sz w:val="6"/>
                <w:szCs w:val="6"/>
              </w:rPr>
            </w:pPr>
            <w:r>
              <w:rPr>
                <w:b/>
                <w:noProof/>
                <w:sz w:val="11"/>
                <w:szCs w:val="11"/>
              </w:rPr>
              <w:t>Totale Missione 13 - TUTELA DELLA SALUTE</w:t>
            </w:r>
          </w:p>
          <w:p w:rsidR="000D6B35" w:rsidRPr="008F6CBB" w:rsidRDefault="0018457D" w:rsidP="00E94C8E">
            <w:pPr>
              <w:jc w:val="both"/>
              <w:rPr>
                <w:b/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18457D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18457D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18457D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18457D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18457D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18457D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1.000,00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18457D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18457D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18457D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18457D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18457D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18457D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18457D" w:rsidP="00567384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18457D" w:rsidP="00567384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18457D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18457D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  <w:right w:val="double" w:sz="4" w:space="0" w:color="auto"/>
            </w:tcBorders>
          </w:tcPr>
          <w:p w:rsidR="000D6B35" w:rsidRPr="004D78FD" w:rsidRDefault="0018457D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18457D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1.000,00</w:t>
            </w:r>
          </w:p>
        </w:tc>
      </w:tr>
      <w:tr w:rsidR="00EC36EC" w:rsidRPr="00F81F64">
        <w:trPr>
          <w:cantSplit/>
          <w:trHeight w:val="288"/>
        </w:trPr>
        <w:tc>
          <w:tcPr>
            <w:tcW w:w="468" w:type="dxa"/>
            <w:tcBorders>
              <w:top w:val="double" w:sz="4" w:space="0" w:color="auto"/>
              <w:left w:val="double" w:sz="4" w:space="0" w:color="auto"/>
              <w:bottom w:val="nil"/>
            </w:tcBorders>
          </w:tcPr>
          <w:p w:rsidR="00EC36EC" w:rsidRPr="004D78FD" w:rsidRDefault="0018457D" w:rsidP="005B5DE2">
            <w:pPr>
              <w:jc w:val="center"/>
              <w:rPr>
                <w:b/>
                <w:sz w:val="6"/>
                <w:szCs w:val="6"/>
              </w:rPr>
            </w:pPr>
          </w:p>
          <w:p w:rsidR="00EC36EC" w:rsidRPr="00F81F64" w:rsidRDefault="0018457D" w:rsidP="005B5DE2">
            <w:pPr>
              <w:jc w:val="center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14</w:t>
            </w:r>
          </w:p>
        </w:tc>
        <w:tc>
          <w:tcPr>
            <w:tcW w:w="4363" w:type="dxa"/>
            <w:tcBorders>
              <w:top w:val="double" w:sz="4" w:space="0" w:color="auto"/>
              <w:bottom w:val="nil"/>
            </w:tcBorders>
          </w:tcPr>
          <w:p w:rsidR="00EC36EC" w:rsidRPr="004D78FD" w:rsidRDefault="0018457D" w:rsidP="00CA5899">
            <w:pPr>
              <w:rPr>
                <w:b/>
                <w:sz w:val="6"/>
                <w:szCs w:val="6"/>
              </w:rPr>
            </w:pPr>
          </w:p>
          <w:p w:rsidR="00EC36EC" w:rsidRDefault="0018457D" w:rsidP="00CA5899">
            <w:pPr>
              <w:rPr>
                <w:b/>
                <w:sz w:val="6"/>
                <w:szCs w:val="6"/>
              </w:rPr>
            </w:pPr>
            <w:r>
              <w:rPr>
                <w:b/>
                <w:noProof/>
                <w:sz w:val="11"/>
                <w:szCs w:val="11"/>
              </w:rPr>
              <w:t>Missione 14 - SVILUPPO ECONOMICO E COMPETITIVITÀ</w:t>
            </w:r>
          </w:p>
          <w:p w:rsidR="00EC36EC" w:rsidRPr="0095043B" w:rsidRDefault="0018457D" w:rsidP="00CA5899">
            <w:pPr>
              <w:rPr>
                <w:b/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18457D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18457D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18457D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18457D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18457D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18457D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18457D" w:rsidP="003537A5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18457D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  <w:right w:val="double" w:sz="4" w:space="0" w:color="auto"/>
            </w:tcBorders>
          </w:tcPr>
          <w:p w:rsidR="00EC36EC" w:rsidRPr="00F81F64" w:rsidRDefault="0018457D" w:rsidP="005B5DE2">
            <w:pPr>
              <w:jc w:val="right"/>
              <w:rPr>
                <w:b/>
                <w:sz w:val="11"/>
                <w:szCs w:val="11"/>
              </w:rPr>
            </w:pPr>
          </w:p>
        </w:tc>
      </w:tr>
      <w:tr w:rsidR="009D1DE7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9D1DE7" w:rsidRPr="005B5DE2" w:rsidRDefault="0018457D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01</w:t>
            </w:r>
          </w:p>
        </w:tc>
        <w:tc>
          <w:tcPr>
            <w:tcW w:w="4363" w:type="dxa"/>
            <w:tcBorders>
              <w:top w:val="nil"/>
              <w:bottom w:val="nil"/>
            </w:tcBorders>
          </w:tcPr>
          <w:p w:rsidR="009D1DE7" w:rsidRDefault="0018457D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INDUSTRIA, E PMI E ARTIGIANATO</w:t>
            </w:r>
          </w:p>
          <w:p w:rsidR="009D1DE7" w:rsidRPr="007E5184" w:rsidRDefault="0018457D" w:rsidP="00CA5899">
            <w:pPr>
              <w:rPr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30,00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D44DB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  <w:right w:val="double" w:sz="4" w:space="0" w:color="auto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30,00</w:t>
            </w:r>
          </w:p>
        </w:tc>
      </w:tr>
      <w:tr w:rsidR="009D1DE7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9D1DE7" w:rsidRPr="005B5DE2" w:rsidRDefault="0018457D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02</w:t>
            </w:r>
          </w:p>
        </w:tc>
        <w:tc>
          <w:tcPr>
            <w:tcW w:w="4363" w:type="dxa"/>
            <w:tcBorders>
              <w:top w:val="nil"/>
              <w:bottom w:val="nil"/>
            </w:tcBorders>
          </w:tcPr>
          <w:p w:rsidR="009D1DE7" w:rsidRDefault="0018457D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COMMERCIO - RETI DISTRIBUTIVE - TUTELA DEI CONSUMATORI</w:t>
            </w:r>
          </w:p>
          <w:p w:rsidR="009D1DE7" w:rsidRPr="007E5184" w:rsidRDefault="0018457D" w:rsidP="00CA5899">
            <w:pPr>
              <w:rPr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D44DB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  <w:right w:val="double" w:sz="4" w:space="0" w:color="auto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9D1DE7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9D1DE7" w:rsidRPr="005B5DE2" w:rsidRDefault="0018457D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03</w:t>
            </w:r>
          </w:p>
        </w:tc>
        <w:tc>
          <w:tcPr>
            <w:tcW w:w="4363" w:type="dxa"/>
            <w:tcBorders>
              <w:top w:val="nil"/>
              <w:bottom w:val="nil"/>
            </w:tcBorders>
          </w:tcPr>
          <w:p w:rsidR="009D1DE7" w:rsidRDefault="0018457D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RICERCA E INNOVAZIONE</w:t>
            </w:r>
          </w:p>
          <w:p w:rsidR="009D1DE7" w:rsidRPr="007E5184" w:rsidRDefault="0018457D" w:rsidP="00CA5899">
            <w:pPr>
              <w:rPr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D44DB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  <w:right w:val="double" w:sz="4" w:space="0" w:color="auto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9D1DE7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9D1DE7" w:rsidRPr="005B5DE2" w:rsidRDefault="0018457D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04</w:t>
            </w:r>
          </w:p>
        </w:tc>
        <w:tc>
          <w:tcPr>
            <w:tcW w:w="4363" w:type="dxa"/>
            <w:tcBorders>
              <w:top w:val="nil"/>
              <w:bottom w:val="nil"/>
            </w:tcBorders>
          </w:tcPr>
          <w:p w:rsidR="009D1DE7" w:rsidRDefault="0018457D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RETI E ALTRI SERVIZI DI PUBBLICA UTILITA'</w:t>
            </w:r>
          </w:p>
          <w:p w:rsidR="009D1DE7" w:rsidRPr="007E5184" w:rsidRDefault="0018457D" w:rsidP="00CA5899">
            <w:pPr>
              <w:rPr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50,00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D44DB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  <w:right w:val="double" w:sz="4" w:space="0" w:color="auto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50,00</w:t>
            </w:r>
          </w:p>
        </w:tc>
      </w:tr>
      <w:tr w:rsidR="000D6B35" w:rsidRPr="004D78FD">
        <w:trPr>
          <w:cantSplit/>
          <w:trHeight w:val="258"/>
        </w:trPr>
        <w:tc>
          <w:tcPr>
            <w:tcW w:w="468" w:type="dxa"/>
            <w:tcBorders>
              <w:top w:val="nil"/>
              <w:left w:val="double" w:sz="4" w:space="0" w:color="auto"/>
              <w:bottom w:val="double" w:sz="4" w:space="0" w:color="auto"/>
            </w:tcBorders>
          </w:tcPr>
          <w:p w:rsidR="000D6B35" w:rsidRPr="004D78FD" w:rsidRDefault="0018457D" w:rsidP="00464F67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18457D" w:rsidP="00464F67">
            <w:pPr>
              <w:jc w:val="center"/>
              <w:rPr>
                <w:b/>
                <w:sz w:val="11"/>
                <w:szCs w:val="11"/>
              </w:rPr>
            </w:pPr>
          </w:p>
        </w:tc>
        <w:tc>
          <w:tcPr>
            <w:tcW w:w="4363" w:type="dxa"/>
            <w:tcBorders>
              <w:top w:val="nil"/>
              <w:bottom w:val="double" w:sz="4" w:space="0" w:color="auto"/>
            </w:tcBorders>
          </w:tcPr>
          <w:p w:rsidR="000D6B35" w:rsidRPr="004D78FD" w:rsidRDefault="0018457D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Default="0018457D" w:rsidP="00E94C8E">
            <w:pPr>
              <w:jc w:val="both"/>
              <w:rPr>
                <w:b/>
                <w:sz w:val="6"/>
                <w:szCs w:val="6"/>
              </w:rPr>
            </w:pPr>
            <w:r>
              <w:rPr>
                <w:b/>
                <w:noProof/>
                <w:sz w:val="11"/>
                <w:szCs w:val="11"/>
              </w:rPr>
              <w:t>Totale Missione 14 - SVILUPPO ECONOMICO E COMPETITIVITÀ</w:t>
            </w:r>
          </w:p>
          <w:p w:rsidR="000D6B35" w:rsidRPr="008F6CBB" w:rsidRDefault="0018457D" w:rsidP="00E94C8E">
            <w:pPr>
              <w:jc w:val="both"/>
              <w:rPr>
                <w:b/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18457D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18457D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18457D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18457D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18457D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18457D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18457D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18457D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80,00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18457D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18457D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18457D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18457D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18457D" w:rsidP="00567384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18457D" w:rsidP="00567384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18457D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18457D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  <w:right w:val="double" w:sz="4" w:space="0" w:color="auto"/>
            </w:tcBorders>
          </w:tcPr>
          <w:p w:rsidR="000D6B35" w:rsidRPr="004D78FD" w:rsidRDefault="0018457D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18457D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80,00</w:t>
            </w:r>
          </w:p>
        </w:tc>
      </w:tr>
      <w:tr w:rsidR="00EC36EC" w:rsidRPr="00F81F64">
        <w:trPr>
          <w:cantSplit/>
          <w:trHeight w:val="288"/>
        </w:trPr>
        <w:tc>
          <w:tcPr>
            <w:tcW w:w="468" w:type="dxa"/>
            <w:tcBorders>
              <w:top w:val="double" w:sz="4" w:space="0" w:color="auto"/>
              <w:left w:val="double" w:sz="4" w:space="0" w:color="auto"/>
              <w:bottom w:val="nil"/>
            </w:tcBorders>
          </w:tcPr>
          <w:p w:rsidR="00EC36EC" w:rsidRPr="004D78FD" w:rsidRDefault="0018457D" w:rsidP="005B5DE2">
            <w:pPr>
              <w:jc w:val="center"/>
              <w:rPr>
                <w:b/>
                <w:sz w:val="6"/>
                <w:szCs w:val="6"/>
              </w:rPr>
            </w:pPr>
          </w:p>
          <w:p w:rsidR="00EC36EC" w:rsidRPr="00F81F64" w:rsidRDefault="0018457D" w:rsidP="005B5DE2">
            <w:pPr>
              <w:jc w:val="center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15</w:t>
            </w:r>
          </w:p>
        </w:tc>
        <w:tc>
          <w:tcPr>
            <w:tcW w:w="4363" w:type="dxa"/>
            <w:tcBorders>
              <w:top w:val="double" w:sz="4" w:space="0" w:color="auto"/>
              <w:bottom w:val="nil"/>
            </w:tcBorders>
          </w:tcPr>
          <w:p w:rsidR="00EC36EC" w:rsidRPr="004D78FD" w:rsidRDefault="0018457D" w:rsidP="00CA5899">
            <w:pPr>
              <w:rPr>
                <w:b/>
                <w:sz w:val="6"/>
                <w:szCs w:val="6"/>
              </w:rPr>
            </w:pPr>
          </w:p>
          <w:p w:rsidR="00EC36EC" w:rsidRDefault="0018457D" w:rsidP="00CA5899">
            <w:pPr>
              <w:rPr>
                <w:b/>
                <w:sz w:val="6"/>
                <w:szCs w:val="6"/>
              </w:rPr>
            </w:pPr>
            <w:r>
              <w:rPr>
                <w:b/>
                <w:noProof/>
                <w:sz w:val="11"/>
                <w:szCs w:val="11"/>
              </w:rPr>
              <w:t>Missione 15 - POLITICHE PER IL LAVORO E LA FORMAZIONE PROFESSIONALE</w:t>
            </w:r>
          </w:p>
          <w:p w:rsidR="00EC36EC" w:rsidRPr="0095043B" w:rsidRDefault="0018457D" w:rsidP="00CA5899">
            <w:pPr>
              <w:rPr>
                <w:b/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18457D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18457D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18457D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18457D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18457D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18457D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18457D" w:rsidP="003537A5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18457D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  <w:right w:val="double" w:sz="4" w:space="0" w:color="auto"/>
            </w:tcBorders>
          </w:tcPr>
          <w:p w:rsidR="00EC36EC" w:rsidRPr="00F81F64" w:rsidRDefault="0018457D" w:rsidP="005B5DE2">
            <w:pPr>
              <w:jc w:val="right"/>
              <w:rPr>
                <w:b/>
                <w:sz w:val="11"/>
                <w:szCs w:val="11"/>
              </w:rPr>
            </w:pPr>
          </w:p>
        </w:tc>
      </w:tr>
      <w:tr w:rsidR="009D1DE7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9D1DE7" w:rsidRPr="005B5DE2" w:rsidRDefault="0018457D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01</w:t>
            </w:r>
          </w:p>
        </w:tc>
        <w:tc>
          <w:tcPr>
            <w:tcW w:w="4363" w:type="dxa"/>
            <w:tcBorders>
              <w:top w:val="nil"/>
              <w:bottom w:val="nil"/>
            </w:tcBorders>
          </w:tcPr>
          <w:p w:rsidR="009D1DE7" w:rsidRDefault="0018457D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SERVIZI PER LO SVILUPPO DEL MERCATO DEL LAVORO</w:t>
            </w:r>
          </w:p>
          <w:p w:rsidR="009D1DE7" w:rsidRPr="007E5184" w:rsidRDefault="0018457D" w:rsidP="00CA5899">
            <w:pPr>
              <w:rPr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D44DB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  <w:right w:val="double" w:sz="4" w:space="0" w:color="auto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9D1DE7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9D1DE7" w:rsidRPr="005B5DE2" w:rsidRDefault="0018457D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02</w:t>
            </w:r>
          </w:p>
        </w:tc>
        <w:tc>
          <w:tcPr>
            <w:tcW w:w="4363" w:type="dxa"/>
            <w:tcBorders>
              <w:top w:val="nil"/>
              <w:bottom w:val="nil"/>
            </w:tcBorders>
          </w:tcPr>
          <w:p w:rsidR="009D1DE7" w:rsidRDefault="0018457D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FORMAZIONE PROFESSIONALE</w:t>
            </w:r>
          </w:p>
          <w:p w:rsidR="009D1DE7" w:rsidRPr="007E5184" w:rsidRDefault="0018457D" w:rsidP="00CA5899">
            <w:pPr>
              <w:rPr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D44DB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  <w:right w:val="double" w:sz="4" w:space="0" w:color="auto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9D1DE7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9D1DE7" w:rsidRPr="005B5DE2" w:rsidRDefault="0018457D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03</w:t>
            </w:r>
          </w:p>
        </w:tc>
        <w:tc>
          <w:tcPr>
            <w:tcW w:w="4363" w:type="dxa"/>
            <w:tcBorders>
              <w:top w:val="nil"/>
              <w:bottom w:val="nil"/>
            </w:tcBorders>
          </w:tcPr>
          <w:p w:rsidR="009D1DE7" w:rsidRDefault="0018457D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SOSTEGNO ALL'OCCUPAZIONE</w:t>
            </w:r>
          </w:p>
          <w:p w:rsidR="009D1DE7" w:rsidRPr="007E5184" w:rsidRDefault="0018457D" w:rsidP="00CA5899">
            <w:pPr>
              <w:rPr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D44DB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  <w:right w:val="double" w:sz="4" w:space="0" w:color="auto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0D6B35" w:rsidRPr="004D78FD">
        <w:trPr>
          <w:cantSplit/>
          <w:trHeight w:val="258"/>
        </w:trPr>
        <w:tc>
          <w:tcPr>
            <w:tcW w:w="468" w:type="dxa"/>
            <w:tcBorders>
              <w:top w:val="nil"/>
              <w:left w:val="double" w:sz="4" w:space="0" w:color="auto"/>
              <w:bottom w:val="double" w:sz="4" w:space="0" w:color="auto"/>
            </w:tcBorders>
          </w:tcPr>
          <w:p w:rsidR="000D6B35" w:rsidRPr="004D78FD" w:rsidRDefault="0018457D" w:rsidP="00464F67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18457D" w:rsidP="00464F67">
            <w:pPr>
              <w:jc w:val="center"/>
              <w:rPr>
                <w:b/>
                <w:sz w:val="11"/>
                <w:szCs w:val="11"/>
              </w:rPr>
            </w:pPr>
          </w:p>
        </w:tc>
        <w:tc>
          <w:tcPr>
            <w:tcW w:w="4363" w:type="dxa"/>
            <w:tcBorders>
              <w:top w:val="nil"/>
              <w:bottom w:val="double" w:sz="4" w:space="0" w:color="auto"/>
            </w:tcBorders>
          </w:tcPr>
          <w:p w:rsidR="000D6B35" w:rsidRPr="004D78FD" w:rsidRDefault="0018457D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Default="0018457D" w:rsidP="00E94C8E">
            <w:pPr>
              <w:jc w:val="both"/>
              <w:rPr>
                <w:b/>
                <w:sz w:val="6"/>
                <w:szCs w:val="6"/>
              </w:rPr>
            </w:pPr>
            <w:r>
              <w:rPr>
                <w:b/>
                <w:noProof/>
                <w:sz w:val="11"/>
                <w:szCs w:val="11"/>
              </w:rPr>
              <w:t>Totale Missione 15 - POLITICHE PER IL LAVORO E LA FORMAZIONE PROFESSIONALE</w:t>
            </w:r>
          </w:p>
          <w:p w:rsidR="000D6B35" w:rsidRPr="008F6CBB" w:rsidRDefault="0018457D" w:rsidP="00E94C8E">
            <w:pPr>
              <w:jc w:val="both"/>
              <w:rPr>
                <w:b/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18457D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18457D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18457D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18457D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18457D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18457D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18457D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18457D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18457D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18457D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18457D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18457D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18457D" w:rsidP="00567384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18457D" w:rsidP="00567384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18457D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18457D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  <w:right w:val="double" w:sz="4" w:space="0" w:color="auto"/>
            </w:tcBorders>
          </w:tcPr>
          <w:p w:rsidR="000D6B35" w:rsidRPr="004D78FD" w:rsidRDefault="0018457D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18457D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</w:tr>
      <w:tr w:rsidR="00EC36EC" w:rsidRPr="00F81F64">
        <w:trPr>
          <w:cantSplit/>
          <w:trHeight w:val="288"/>
        </w:trPr>
        <w:tc>
          <w:tcPr>
            <w:tcW w:w="468" w:type="dxa"/>
            <w:tcBorders>
              <w:top w:val="double" w:sz="4" w:space="0" w:color="auto"/>
              <w:left w:val="double" w:sz="4" w:space="0" w:color="auto"/>
              <w:bottom w:val="nil"/>
            </w:tcBorders>
          </w:tcPr>
          <w:p w:rsidR="00EC36EC" w:rsidRPr="004D78FD" w:rsidRDefault="0018457D" w:rsidP="005B5DE2">
            <w:pPr>
              <w:jc w:val="center"/>
              <w:rPr>
                <w:b/>
                <w:sz w:val="6"/>
                <w:szCs w:val="6"/>
              </w:rPr>
            </w:pPr>
          </w:p>
          <w:p w:rsidR="00EC36EC" w:rsidRPr="00F81F64" w:rsidRDefault="0018457D" w:rsidP="005B5DE2">
            <w:pPr>
              <w:jc w:val="center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16</w:t>
            </w:r>
          </w:p>
        </w:tc>
        <w:tc>
          <w:tcPr>
            <w:tcW w:w="4363" w:type="dxa"/>
            <w:tcBorders>
              <w:top w:val="double" w:sz="4" w:space="0" w:color="auto"/>
              <w:bottom w:val="nil"/>
            </w:tcBorders>
          </w:tcPr>
          <w:p w:rsidR="00EC36EC" w:rsidRPr="004D78FD" w:rsidRDefault="0018457D" w:rsidP="00CA5899">
            <w:pPr>
              <w:rPr>
                <w:b/>
                <w:sz w:val="6"/>
                <w:szCs w:val="6"/>
              </w:rPr>
            </w:pPr>
          </w:p>
          <w:p w:rsidR="00EC36EC" w:rsidRDefault="0018457D" w:rsidP="00CA5899">
            <w:pPr>
              <w:rPr>
                <w:b/>
                <w:sz w:val="6"/>
                <w:szCs w:val="6"/>
              </w:rPr>
            </w:pPr>
            <w:r>
              <w:rPr>
                <w:b/>
                <w:noProof/>
                <w:sz w:val="11"/>
                <w:szCs w:val="11"/>
              </w:rPr>
              <w:t>Missione 16 - AGRICOLTURA, POLITICHE AGROALIMENTARI E PESCA</w:t>
            </w:r>
          </w:p>
          <w:p w:rsidR="00EC36EC" w:rsidRPr="0095043B" w:rsidRDefault="0018457D" w:rsidP="00CA5899">
            <w:pPr>
              <w:rPr>
                <w:b/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18457D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18457D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18457D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18457D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18457D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18457D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18457D" w:rsidP="003537A5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18457D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  <w:right w:val="double" w:sz="4" w:space="0" w:color="auto"/>
            </w:tcBorders>
          </w:tcPr>
          <w:p w:rsidR="00EC36EC" w:rsidRPr="00F81F64" w:rsidRDefault="0018457D" w:rsidP="005B5DE2">
            <w:pPr>
              <w:jc w:val="right"/>
              <w:rPr>
                <w:b/>
                <w:sz w:val="11"/>
                <w:szCs w:val="11"/>
              </w:rPr>
            </w:pPr>
          </w:p>
        </w:tc>
      </w:tr>
      <w:tr w:rsidR="009D1DE7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9D1DE7" w:rsidRPr="005B5DE2" w:rsidRDefault="0018457D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01</w:t>
            </w:r>
          </w:p>
        </w:tc>
        <w:tc>
          <w:tcPr>
            <w:tcW w:w="4363" w:type="dxa"/>
            <w:tcBorders>
              <w:top w:val="nil"/>
              <w:bottom w:val="nil"/>
            </w:tcBorders>
          </w:tcPr>
          <w:p w:rsidR="009D1DE7" w:rsidRDefault="0018457D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SVILUPPO DEL SETTORE AGRICOLO E DEL SISTEMA AGROALIMENTARE</w:t>
            </w:r>
          </w:p>
          <w:p w:rsidR="009D1DE7" w:rsidRPr="007E5184" w:rsidRDefault="0018457D" w:rsidP="00CA5899">
            <w:pPr>
              <w:rPr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D44DB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  <w:right w:val="double" w:sz="4" w:space="0" w:color="auto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9D1DE7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9D1DE7" w:rsidRPr="005B5DE2" w:rsidRDefault="0018457D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02</w:t>
            </w:r>
          </w:p>
        </w:tc>
        <w:tc>
          <w:tcPr>
            <w:tcW w:w="4363" w:type="dxa"/>
            <w:tcBorders>
              <w:top w:val="nil"/>
              <w:bottom w:val="nil"/>
            </w:tcBorders>
          </w:tcPr>
          <w:p w:rsidR="009D1DE7" w:rsidRDefault="0018457D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CACCIA E PESCA</w:t>
            </w:r>
          </w:p>
          <w:p w:rsidR="009D1DE7" w:rsidRPr="007E5184" w:rsidRDefault="0018457D" w:rsidP="00CA5899">
            <w:pPr>
              <w:rPr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D44DB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  <w:right w:val="double" w:sz="4" w:space="0" w:color="auto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0D6B35" w:rsidRPr="004D78FD">
        <w:trPr>
          <w:cantSplit/>
          <w:trHeight w:val="258"/>
        </w:trPr>
        <w:tc>
          <w:tcPr>
            <w:tcW w:w="468" w:type="dxa"/>
            <w:tcBorders>
              <w:top w:val="nil"/>
              <w:left w:val="double" w:sz="4" w:space="0" w:color="auto"/>
              <w:bottom w:val="double" w:sz="4" w:space="0" w:color="auto"/>
            </w:tcBorders>
          </w:tcPr>
          <w:p w:rsidR="000D6B35" w:rsidRPr="004D78FD" w:rsidRDefault="0018457D" w:rsidP="00464F67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18457D" w:rsidP="00464F67">
            <w:pPr>
              <w:jc w:val="center"/>
              <w:rPr>
                <w:b/>
                <w:sz w:val="11"/>
                <w:szCs w:val="11"/>
              </w:rPr>
            </w:pPr>
          </w:p>
        </w:tc>
        <w:tc>
          <w:tcPr>
            <w:tcW w:w="4363" w:type="dxa"/>
            <w:tcBorders>
              <w:top w:val="nil"/>
              <w:bottom w:val="double" w:sz="4" w:space="0" w:color="auto"/>
            </w:tcBorders>
          </w:tcPr>
          <w:p w:rsidR="000D6B35" w:rsidRPr="004D78FD" w:rsidRDefault="0018457D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Default="0018457D" w:rsidP="00E94C8E">
            <w:pPr>
              <w:jc w:val="both"/>
              <w:rPr>
                <w:b/>
                <w:sz w:val="6"/>
                <w:szCs w:val="6"/>
              </w:rPr>
            </w:pPr>
            <w:r>
              <w:rPr>
                <w:b/>
                <w:noProof/>
                <w:sz w:val="11"/>
                <w:szCs w:val="11"/>
              </w:rPr>
              <w:t>Totale Missione 16 - AGRICOLTURA, POLITICHE AGROALIMENTARI E PESCA</w:t>
            </w:r>
          </w:p>
          <w:p w:rsidR="000D6B35" w:rsidRPr="008F6CBB" w:rsidRDefault="0018457D" w:rsidP="00E94C8E">
            <w:pPr>
              <w:jc w:val="both"/>
              <w:rPr>
                <w:b/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18457D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18457D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18457D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18457D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18457D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18457D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18457D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18457D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18457D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18457D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18457D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18457D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18457D" w:rsidP="00567384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18457D" w:rsidP="00567384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18457D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18457D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  <w:right w:val="double" w:sz="4" w:space="0" w:color="auto"/>
            </w:tcBorders>
          </w:tcPr>
          <w:p w:rsidR="000D6B35" w:rsidRPr="004D78FD" w:rsidRDefault="0018457D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18457D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</w:tr>
      <w:tr w:rsidR="00EC36EC" w:rsidRPr="00F81F64">
        <w:trPr>
          <w:cantSplit/>
          <w:trHeight w:val="288"/>
        </w:trPr>
        <w:tc>
          <w:tcPr>
            <w:tcW w:w="468" w:type="dxa"/>
            <w:tcBorders>
              <w:top w:val="double" w:sz="4" w:space="0" w:color="auto"/>
              <w:left w:val="double" w:sz="4" w:space="0" w:color="auto"/>
              <w:bottom w:val="nil"/>
            </w:tcBorders>
          </w:tcPr>
          <w:p w:rsidR="00EC36EC" w:rsidRPr="004D78FD" w:rsidRDefault="0018457D" w:rsidP="005B5DE2">
            <w:pPr>
              <w:jc w:val="center"/>
              <w:rPr>
                <w:b/>
                <w:sz w:val="6"/>
                <w:szCs w:val="6"/>
              </w:rPr>
            </w:pPr>
          </w:p>
          <w:p w:rsidR="00EC36EC" w:rsidRPr="00F81F64" w:rsidRDefault="0018457D" w:rsidP="005B5DE2">
            <w:pPr>
              <w:jc w:val="center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17</w:t>
            </w:r>
          </w:p>
        </w:tc>
        <w:tc>
          <w:tcPr>
            <w:tcW w:w="4363" w:type="dxa"/>
            <w:tcBorders>
              <w:top w:val="double" w:sz="4" w:space="0" w:color="auto"/>
              <w:bottom w:val="nil"/>
            </w:tcBorders>
          </w:tcPr>
          <w:p w:rsidR="00EC36EC" w:rsidRPr="004D78FD" w:rsidRDefault="0018457D" w:rsidP="00CA5899">
            <w:pPr>
              <w:rPr>
                <w:b/>
                <w:sz w:val="6"/>
                <w:szCs w:val="6"/>
              </w:rPr>
            </w:pPr>
          </w:p>
          <w:p w:rsidR="00EC36EC" w:rsidRDefault="0018457D" w:rsidP="00CA5899">
            <w:pPr>
              <w:rPr>
                <w:b/>
                <w:sz w:val="6"/>
                <w:szCs w:val="6"/>
              </w:rPr>
            </w:pPr>
            <w:r>
              <w:rPr>
                <w:b/>
                <w:noProof/>
                <w:sz w:val="11"/>
                <w:szCs w:val="11"/>
              </w:rPr>
              <w:t>Missione 17 - ENERGIA E DIVERSIFICAZIONE DELLE FONTI ENERGETICHE</w:t>
            </w:r>
          </w:p>
          <w:p w:rsidR="00EC36EC" w:rsidRPr="0095043B" w:rsidRDefault="0018457D" w:rsidP="00CA5899">
            <w:pPr>
              <w:rPr>
                <w:b/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18457D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18457D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18457D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18457D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18457D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18457D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18457D" w:rsidP="003537A5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18457D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  <w:right w:val="double" w:sz="4" w:space="0" w:color="auto"/>
            </w:tcBorders>
          </w:tcPr>
          <w:p w:rsidR="00EC36EC" w:rsidRPr="00F81F64" w:rsidRDefault="0018457D" w:rsidP="005B5DE2">
            <w:pPr>
              <w:jc w:val="right"/>
              <w:rPr>
                <w:b/>
                <w:sz w:val="11"/>
                <w:szCs w:val="11"/>
              </w:rPr>
            </w:pPr>
          </w:p>
        </w:tc>
      </w:tr>
      <w:tr w:rsidR="009D1DE7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9D1DE7" w:rsidRPr="005B5DE2" w:rsidRDefault="0018457D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01</w:t>
            </w:r>
          </w:p>
        </w:tc>
        <w:tc>
          <w:tcPr>
            <w:tcW w:w="4363" w:type="dxa"/>
            <w:tcBorders>
              <w:top w:val="nil"/>
              <w:bottom w:val="nil"/>
            </w:tcBorders>
          </w:tcPr>
          <w:p w:rsidR="009D1DE7" w:rsidRDefault="0018457D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FONTI ENERGETICHE</w:t>
            </w:r>
          </w:p>
          <w:p w:rsidR="009D1DE7" w:rsidRPr="007E5184" w:rsidRDefault="0018457D" w:rsidP="00CA5899">
            <w:pPr>
              <w:rPr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D44DB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  <w:right w:val="double" w:sz="4" w:space="0" w:color="auto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0D6B35" w:rsidRPr="004D78FD">
        <w:trPr>
          <w:cantSplit/>
          <w:trHeight w:val="258"/>
        </w:trPr>
        <w:tc>
          <w:tcPr>
            <w:tcW w:w="468" w:type="dxa"/>
            <w:tcBorders>
              <w:top w:val="nil"/>
              <w:left w:val="double" w:sz="4" w:space="0" w:color="auto"/>
              <w:bottom w:val="double" w:sz="4" w:space="0" w:color="auto"/>
            </w:tcBorders>
          </w:tcPr>
          <w:p w:rsidR="000D6B35" w:rsidRPr="004D78FD" w:rsidRDefault="0018457D" w:rsidP="00464F67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18457D" w:rsidP="00464F67">
            <w:pPr>
              <w:jc w:val="center"/>
              <w:rPr>
                <w:b/>
                <w:sz w:val="11"/>
                <w:szCs w:val="11"/>
              </w:rPr>
            </w:pPr>
          </w:p>
        </w:tc>
        <w:tc>
          <w:tcPr>
            <w:tcW w:w="4363" w:type="dxa"/>
            <w:tcBorders>
              <w:top w:val="nil"/>
              <w:bottom w:val="double" w:sz="4" w:space="0" w:color="auto"/>
            </w:tcBorders>
          </w:tcPr>
          <w:p w:rsidR="000D6B35" w:rsidRPr="004D78FD" w:rsidRDefault="0018457D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Default="0018457D" w:rsidP="00E94C8E">
            <w:pPr>
              <w:jc w:val="both"/>
              <w:rPr>
                <w:b/>
                <w:sz w:val="6"/>
                <w:szCs w:val="6"/>
              </w:rPr>
            </w:pPr>
            <w:r>
              <w:rPr>
                <w:b/>
                <w:noProof/>
                <w:sz w:val="11"/>
                <w:szCs w:val="11"/>
              </w:rPr>
              <w:t>Totale Missione 17 - ENERGIA E DIVERSIFICAZIONE DELLE FONTI ENERGETICHE</w:t>
            </w:r>
          </w:p>
          <w:p w:rsidR="000D6B35" w:rsidRPr="008F6CBB" w:rsidRDefault="0018457D" w:rsidP="00E94C8E">
            <w:pPr>
              <w:jc w:val="both"/>
              <w:rPr>
                <w:b/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18457D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18457D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18457D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18457D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18457D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18457D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18457D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18457D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18457D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18457D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18457D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18457D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18457D" w:rsidP="00567384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18457D" w:rsidP="00567384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18457D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18457D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  <w:right w:val="double" w:sz="4" w:space="0" w:color="auto"/>
            </w:tcBorders>
          </w:tcPr>
          <w:p w:rsidR="000D6B35" w:rsidRPr="004D78FD" w:rsidRDefault="0018457D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18457D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</w:tr>
      <w:tr w:rsidR="00EC36EC" w:rsidRPr="00F81F64">
        <w:trPr>
          <w:cantSplit/>
          <w:trHeight w:val="288"/>
        </w:trPr>
        <w:tc>
          <w:tcPr>
            <w:tcW w:w="468" w:type="dxa"/>
            <w:tcBorders>
              <w:top w:val="double" w:sz="4" w:space="0" w:color="auto"/>
              <w:left w:val="double" w:sz="4" w:space="0" w:color="auto"/>
              <w:bottom w:val="nil"/>
            </w:tcBorders>
          </w:tcPr>
          <w:p w:rsidR="00EC36EC" w:rsidRPr="004D78FD" w:rsidRDefault="0018457D" w:rsidP="005B5DE2">
            <w:pPr>
              <w:jc w:val="center"/>
              <w:rPr>
                <w:b/>
                <w:sz w:val="6"/>
                <w:szCs w:val="6"/>
              </w:rPr>
            </w:pPr>
          </w:p>
          <w:p w:rsidR="00EC36EC" w:rsidRPr="00F81F64" w:rsidRDefault="0018457D" w:rsidP="005B5DE2">
            <w:pPr>
              <w:jc w:val="center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18</w:t>
            </w:r>
          </w:p>
        </w:tc>
        <w:tc>
          <w:tcPr>
            <w:tcW w:w="4363" w:type="dxa"/>
            <w:tcBorders>
              <w:top w:val="double" w:sz="4" w:space="0" w:color="auto"/>
              <w:bottom w:val="nil"/>
            </w:tcBorders>
          </w:tcPr>
          <w:p w:rsidR="00EC36EC" w:rsidRPr="004D78FD" w:rsidRDefault="0018457D" w:rsidP="00CA5899">
            <w:pPr>
              <w:rPr>
                <w:b/>
                <w:sz w:val="6"/>
                <w:szCs w:val="6"/>
              </w:rPr>
            </w:pPr>
          </w:p>
          <w:p w:rsidR="00EC36EC" w:rsidRDefault="0018457D" w:rsidP="00CA5899">
            <w:pPr>
              <w:rPr>
                <w:b/>
                <w:sz w:val="6"/>
                <w:szCs w:val="6"/>
              </w:rPr>
            </w:pPr>
            <w:r>
              <w:rPr>
                <w:b/>
                <w:noProof/>
                <w:sz w:val="11"/>
                <w:szCs w:val="11"/>
              </w:rPr>
              <w:t>Missione 18 - RELAZIONI CON LE ALTRE AUTONOMIE TERRITORIALI E LOCALI</w:t>
            </w:r>
          </w:p>
          <w:p w:rsidR="00EC36EC" w:rsidRPr="0095043B" w:rsidRDefault="0018457D" w:rsidP="00CA5899">
            <w:pPr>
              <w:rPr>
                <w:b/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18457D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18457D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18457D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18457D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18457D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18457D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18457D" w:rsidP="003537A5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18457D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  <w:right w:val="double" w:sz="4" w:space="0" w:color="auto"/>
            </w:tcBorders>
          </w:tcPr>
          <w:p w:rsidR="00EC36EC" w:rsidRPr="00F81F64" w:rsidRDefault="0018457D" w:rsidP="005B5DE2">
            <w:pPr>
              <w:jc w:val="right"/>
              <w:rPr>
                <w:b/>
                <w:sz w:val="11"/>
                <w:szCs w:val="11"/>
              </w:rPr>
            </w:pPr>
          </w:p>
        </w:tc>
      </w:tr>
      <w:tr w:rsidR="009D1DE7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9D1DE7" w:rsidRPr="005B5DE2" w:rsidRDefault="0018457D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01</w:t>
            </w:r>
          </w:p>
        </w:tc>
        <w:tc>
          <w:tcPr>
            <w:tcW w:w="4363" w:type="dxa"/>
            <w:tcBorders>
              <w:top w:val="nil"/>
              <w:bottom w:val="nil"/>
            </w:tcBorders>
          </w:tcPr>
          <w:p w:rsidR="009D1DE7" w:rsidRDefault="0018457D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RELAZIONI FINANZIARIE CON LE ALTRE AUTONOMIE TERRITORIALI</w:t>
            </w:r>
          </w:p>
          <w:p w:rsidR="009D1DE7" w:rsidRPr="007E5184" w:rsidRDefault="0018457D" w:rsidP="00CA5899">
            <w:pPr>
              <w:rPr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1.000,00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D44DB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  <w:right w:val="double" w:sz="4" w:space="0" w:color="auto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1.000,00</w:t>
            </w:r>
          </w:p>
        </w:tc>
      </w:tr>
      <w:tr w:rsidR="000D6B35" w:rsidRPr="004D78FD">
        <w:trPr>
          <w:cantSplit/>
          <w:trHeight w:val="258"/>
        </w:trPr>
        <w:tc>
          <w:tcPr>
            <w:tcW w:w="468" w:type="dxa"/>
            <w:tcBorders>
              <w:top w:val="nil"/>
              <w:left w:val="double" w:sz="4" w:space="0" w:color="auto"/>
              <w:bottom w:val="double" w:sz="4" w:space="0" w:color="auto"/>
            </w:tcBorders>
          </w:tcPr>
          <w:p w:rsidR="000D6B35" w:rsidRPr="004D78FD" w:rsidRDefault="0018457D" w:rsidP="00464F67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18457D" w:rsidP="00464F67">
            <w:pPr>
              <w:jc w:val="center"/>
              <w:rPr>
                <w:b/>
                <w:sz w:val="11"/>
                <w:szCs w:val="11"/>
              </w:rPr>
            </w:pPr>
          </w:p>
        </w:tc>
        <w:tc>
          <w:tcPr>
            <w:tcW w:w="4363" w:type="dxa"/>
            <w:tcBorders>
              <w:top w:val="nil"/>
              <w:bottom w:val="double" w:sz="4" w:space="0" w:color="auto"/>
            </w:tcBorders>
          </w:tcPr>
          <w:p w:rsidR="000D6B35" w:rsidRPr="004D78FD" w:rsidRDefault="0018457D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Default="0018457D" w:rsidP="00E94C8E">
            <w:pPr>
              <w:jc w:val="both"/>
              <w:rPr>
                <w:b/>
                <w:sz w:val="6"/>
                <w:szCs w:val="6"/>
              </w:rPr>
            </w:pPr>
            <w:r>
              <w:rPr>
                <w:b/>
                <w:noProof/>
                <w:sz w:val="11"/>
                <w:szCs w:val="11"/>
              </w:rPr>
              <w:t>Totale Missione 18 - RELAZIONI CON LE ALTRE AUTONOMIE TERRITORIALI E LOCALI</w:t>
            </w:r>
          </w:p>
          <w:p w:rsidR="000D6B35" w:rsidRPr="008F6CBB" w:rsidRDefault="0018457D" w:rsidP="00E94C8E">
            <w:pPr>
              <w:jc w:val="both"/>
              <w:rPr>
                <w:b/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18457D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18457D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18457D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18457D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18457D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18457D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18457D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18457D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1.000,00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18457D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18457D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18457D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18457D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18457D" w:rsidP="00567384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18457D" w:rsidP="00567384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18457D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18457D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  <w:right w:val="double" w:sz="4" w:space="0" w:color="auto"/>
            </w:tcBorders>
          </w:tcPr>
          <w:p w:rsidR="000D6B35" w:rsidRPr="004D78FD" w:rsidRDefault="0018457D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18457D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1.000,00</w:t>
            </w:r>
          </w:p>
        </w:tc>
      </w:tr>
      <w:tr w:rsidR="00EC36EC" w:rsidRPr="00F81F64">
        <w:trPr>
          <w:cantSplit/>
          <w:trHeight w:val="288"/>
        </w:trPr>
        <w:tc>
          <w:tcPr>
            <w:tcW w:w="468" w:type="dxa"/>
            <w:tcBorders>
              <w:top w:val="double" w:sz="4" w:space="0" w:color="auto"/>
              <w:left w:val="double" w:sz="4" w:space="0" w:color="auto"/>
              <w:bottom w:val="nil"/>
            </w:tcBorders>
          </w:tcPr>
          <w:p w:rsidR="00EC36EC" w:rsidRPr="004D78FD" w:rsidRDefault="0018457D" w:rsidP="005B5DE2">
            <w:pPr>
              <w:jc w:val="center"/>
              <w:rPr>
                <w:b/>
                <w:sz w:val="6"/>
                <w:szCs w:val="6"/>
              </w:rPr>
            </w:pPr>
          </w:p>
          <w:p w:rsidR="00EC36EC" w:rsidRPr="00F81F64" w:rsidRDefault="0018457D" w:rsidP="005B5DE2">
            <w:pPr>
              <w:jc w:val="center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19</w:t>
            </w:r>
          </w:p>
        </w:tc>
        <w:tc>
          <w:tcPr>
            <w:tcW w:w="4363" w:type="dxa"/>
            <w:tcBorders>
              <w:top w:val="double" w:sz="4" w:space="0" w:color="auto"/>
              <w:bottom w:val="nil"/>
            </w:tcBorders>
          </w:tcPr>
          <w:p w:rsidR="00EC36EC" w:rsidRPr="004D78FD" w:rsidRDefault="0018457D" w:rsidP="00CA5899">
            <w:pPr>
              <w:rPr>
                <w:b/>
                <w:sz w:val="6"/>
                <w:szCs w:val="6"/>
              </w:rPr>
            </w:pPr>
          </w:p>
          <w:p w:rsidR="00EC36EC" w:rsidRDefault="0018457D" w:rsidP="00CA5899">
            <w:pPr>
              <w:rPr>
                <w:b/>
                <w:sz w:val="6"/>
                <w:szCs w:val="6"/>
              </w:rPr>
            </w:pPr>
            <w:r>
              <w:rPr>
                <w:b/>
                <w:noProof/>
                <w:sz w:val="11"/>
                <w:szCs w:val="11"/>
              </w:rPr>
              <w:t>Missione 19 - RELAZIONI INTERNAZIONALI</w:t>
            </w:r>
          </w:p>
          <w:p w:rsidR="00EC36EC" w:rsidRPr="0095043B" w:rsidRDefault="0018457D" w:rsidP="00CA5899">
            <w:pPr>
              <w:rPr>
                <w:b/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18457D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18457D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18457D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18457D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18457D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18457D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18457D" w:rsidP="003537A5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18457D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  <w:right w:val="double" w:sz="4" w:space="0" w:color="auto"/>
            </w:tcBorders>
          </w:tcPr>
          <w:p w:rsidR="00EC36EC" w:rsidRPr="00F81F64" w:rsidRDefault="0018457D" w:rsidP="005B5DE2">
            <w:pPr>
              <w:jc w:val="right"/>
              <w:rPr>
                <w:b/>
                <w:sz w:val="11"/>
                <w:szCs w:val="11"/>
              </w:rPr>
            </w:pPr>
          </w:p>
        </w:tc>
      </w:tr>
      <w:tr w:rsidR="009D1DE7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9D1DE7" w:rsidRPr="005B5DE2" w:rsidRDefault="0018457D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01</w:t>
            </w:r>
          </w:p>
        </w:tc>
        <w:tc>
          <w:tcPr>
            <w:tcW w:w="4363" w:type="dxa"/>
            <w:tcBorders>
              <w:top w:val="nil"/>
              <w:bottom w:val="nil"/>
            </w:tcBorders>
          </w:tcPr>
          <w:p w:rsidR="009D1DE7" w:rsidRDefault="0018457D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RELAZIONI INTERNAZIONALI E COOPERAZIONE ALLO SVILUPPO</w:t>
            </w:r>
          </w:p>
          <w:p w:rsidR="009D1DE7" w:rsidRPr="007E5184" w:rsidRDefault="0018457D" w:rsidP="00CA5899">
            <w:pPr>
              <w:rPr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D44DB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  <w:right w:val="double" w:sz="4" w:space="0" w:color="auto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0D6B35" w:rsidRPr="004D78FD">
        <w:trPr>
          <w:cantSplit/>
          <w:trHeight w:val="258"/>
        </w:trPr>
        <w:tc>
          <w:tcPr>
            <w:tcW w:w="468" w:type="dxa"/>
            <w:tcBorders>
              <w:top w:val="nil"/>
              <w:left w:val="double" w:sz="4" w:space="0" w:color="auto"/>
              <w:bottom w:val="double" w:sz="4" w:space="0" w:color="auto"/>
            </w:tcBorders>
          </w:tcPr>
          <w:p w:rsidR="000D6B35" w:rsidRPr="004D78FD" w:rsidRDefault="0018457D" w:rsidP="00464F67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18457D" w:rsidP="00464F67">
            <w:pPr>
              <w:jc w:val="center"/>
              <w:rPr>
                <w:b/>
                <w:sz w:val="11"/>
                <w:szCs w:val="11"/>
              </w:rPr>
            </w:pPr>
          </w:p>
        </w:tc>
        <w:tc>
          <w:tcPr>
            <w:tcW w:w="4363" w:type="dxa"/>
            <w:tcBorders>
              <w:top w:val="nil"/>
              <w:bottom w:val="double" w:sz="4" w:space="0" w:color="auto"/>
            </w:tcBorders>
          </w:tcPr>
          <w:p w:rsidR="000D6B35" w:rsidRPr="004D78FD" w:rsidRDefault="0018457D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Default="0018457D" w:rsidP="00E94C8E">
            <w:pPr>
              <w:jc w:val="both"/>
              <w:rPr>
                <w:b/>
                <w:sz w:val="6"/>
                <w:szCs w:val="6"/>
              </w:rPr>
            </w:pPr>
            <w:r>
              <w:rPr>
                <w:b/>
                <w:noProof/>
                <w:sz w:val="11"/>
                <w:szCs w:val="11"/>
              </w:rPr>
              <w:t>Totale Missione 19 - RELAZIONI INTERNAZIONALI</w:t>
            </w:r>
          </w:p>
          <w:p w:rsidR="000D6B35" w:rsidRPr="008F6CBB" w:rsidRDefault="0018457D" w:rsidP="00E94C8E">
            <w:pPr>
              <w:jc w:val="both"/>
              <w:rPr>
                <w:b/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18457D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18457D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18457D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18457D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18457D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18457D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18457D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18457D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18457D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18457D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18457D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18457D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18457D" w:rsidP="00567384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18457D" w:rsidP="00567384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18457D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18457D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  <w:right w:val="double" w:sz="4" w:space="0" w:color="auto"/>
            </w:tcBorders>
          </w:tcPr>
          <w:p w:rsidR="000D6B35" w:rsidRPr="004D78FD" w:rsidRDefault="0018457D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18457D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</w:tr>
      <w:tr w:rsidR="00EC36EC" w:rsidRPr="00F81F64">
        <w:trPr>
          <w:cantSplit/>
          <w:trHeight w:val="288"/>
        </w:trPr>
        <w:tc>
          <w:tcPr>
            <w:tcW w:w="468" w:type="dxa"/>
            <w:tcBorders>
              <w:top w:val="double" w:sz="4" w:space="0" w:color="auto"/>
              <w:left w:val="double" w:sz="4" w:space="0" w:color="auto"/>
              <w:bottom w:val="nil"/>
            </w:tcBorders>
          </w:tcPr>
          <w:p w:rsidR="00EC36EC" w:rsidRPr="004D78FD" w:rsidRDefault="0018457D" w:rsidP="005B5DE2">
            <w:pPr>
              <w:jc w:val="center"/>
              <w:rPr>
                <w:b/>
                <w:sz w:val="6"/>
                <w:szCs w:val="6"/>
              </w:rPr>
            </w:pPr>
          </w:p>
          <w:p w:rsidR="00EC36EC" w:rsidRPr="00F81F64" w:rsidRDefault="0018457D" w:rsidP="005B5DE2">
            <w:pPr>
              <w:jc w:val="center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20</w:t>
            </w:r>
          </w:p>
        </w:tc>
        <w:tc>
          <w:tcPr>
            <w:tcW w:w="4363" w:type="dxa"/>
            <w:tcBorders>
              <w:top w:val="double" w:sz="4" w:space="0" w:color="auto"/>
              <w:bottom w:val="nil"/>
            </w:tcBorders>
          </w:tcPr>
          <w:p w:rsidR="00EC36EC" w:rsidRPr="004D78FD" w:rsidRDefault="0018457D" w:rsidP="00CA5899">
            <w:pPr>
              <w:rPr>
                <w:b/>
                <w:sz w:val="6"/>
                <w:szCs w:val="6"/>
              </w:rPr>
            </w:pPr>
          </w:p>
          <w:p w:rsidR="00EC36EC" w:rsidRDefault="0018457D" w:rsidP="00CA5899">
            <w:pPr>
              <w:rPr>
                <w:b/>
                <w:sz w:val="6"/>
                <w:szCs w:val="6"/>
              </w:rPr>
            </w:pPr>
            <w:r>
              <w:rPr>
                <w:b/>
                <w:noProof/>
                <w:sz w:val="11"/>
                <w:szCs w:val="11"/>
              </w:rPr>
              <w:t>Missione 20 - FONDI E ACCANTONAMENTI</w:t>
            </w:r>
          </w:p>
          <w:p w:rsidR="00EC36EC" w:rsidRPr="0095043B" w:rsidRDefault="0018457D" w:rsidP="00CA5899">
            <w:pPr>
              <w:rPr>
                <w:b/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18457D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18457D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18457D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18457D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18457D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18457D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18457D" w:rsidP="003537A5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18457D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  <w:right w:val="double" w:sz="4" w:space="0" w:color="auto"/>
            </w:tcBorders>
          </w:tcPr>
          <w:p w:rsidR="00EC36EC" w:rsidRPr="00F81F64" w:rsidRDefault="0018457D" w:rsidP="005B5DE2">
            <w:pPr>
              <w:jc w:val="right"/>
              <w:rPr>
                <w:b/>
                <w:sz w:val="11"/>
                <w:szCs w:val="11"/>
              </w:rPr>
            </w:pPr>
          </w:p>
        </w:tc>
      </w:tr>
      <w:tr w:rsidR="009D1DE7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9D1DE7" w:rsidRPr="005B5DE2" w:rsidRDefault="0018457D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01</w:t>
            </w:r>
          </w:p>
        </w:tc>
        <w:tc>
          <w:tcPr>
            <w:tcW w:w="4363" w:type="dxa"/>
            <w:tcBorders>
              <w:top w:val="nil"/>
              <w:bottom w:val="nil"/>
            </w:tcBorders>
          </w:tcPr>
          <w:p w:rsidR="009D1DE7" w:rsidRDefault="0018457D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FONDO DI RISERVA</w:t>
            </w:r>
          </w:p>
          <w:p w:rsidR="009D1DE7" w:rsidRPr="007E5184" w:rsidRDefault="0018457D" w:rsidP="00CA5899">
            <w:pPr>
              <w:rPr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D44DB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44.042,64</w:t>
            </w:r>
          </w:p>
        </w:tc>
        <w:tc>
          <w:tcPr>
            <w:tcW w:w="1111" w:type="dxa"/>
            <w:tcBorders>
              <w:top w:val="nil"/>
              <w:bottom w:val="nil"/>
              <w:right w:val="double" w:sz="4" w:space="0" w:color="auto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44.042,64</w:t>
            </w:r>
          </w:p>
        </w:tc>
      </w:tr>
      <w:tr w:rsidR="009D1DE7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9D1DE7" w:rsidRPr="005B5DE2" w:rsidRDefault="0018457D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02</w:t>
            </w:r>
          </w:p>
        </w:tc>
        <w:tc>
          <w:tcPr>
            <w:tcW w:w="4363" w:type="dxa"/>
            <w:tcBorders>
              <w:top w:val="nil"/>
              <w:bottom w:val="nil"/>
            </w:tcBorders>
          </w:tcPr>
          <w:p w:rsidR="009D1DE7" w:rsidRDefault="0018457D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FONDO CREDITI DI DUBBIA ESIGIBILITA'</w:t>
            </w:r>
          </w:p>
          <w:p w:rsidR="009D1DE7" w:rsidRPr="007E5184" w:rsidRDefault="0018457D" w:rsidP="00CA5899">
            <w:pPr>
              <w:rPr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D44DB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5.500,00</w:t>
            </w:r>
          </w:p>
        </w:tc>
        <w:tc>
          <w:tcPr>
            <w:tcW w:w="1111" w:type="dxa"/>
            <w:tcBorders>
              <w:top w:val="nil"/>
              <w:bottom w:val="nil"/>
              <w:right w:val="double" w:sz="4" w:space="0" w:color="auto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5.500,00</w:t>
            </w:r>
          </w:p>
        </w:tc>
      </w:tr>
      <w:tr w:rsidR="009D1DE7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9D1DE7" w:rsidRPr="005B5DE2" w:rsidRDefault="0018457D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03</w:t>
            </w:r>
          </w:p>
        </w:tc>
        <w:tc>
          <w:tcPr>
            <w:tcW w:w="4363" w:type="dxa"/>
            <w:tcBorders>
              <w:top w:val="nil"/>
              <w:bottom w:val="nil"/>
            </w:tcBorders>
          </w:tcPr>
          <w:p w:rsidR="009D1DE7" w:rsidRDefault="0018457D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ALTRI FONDI</w:t>
            </w:r>
          </w:p>
          <w:p w:rsidR="009D1DE7" w:rsidRPr="007E5184" w:rsidRDefault="0018457D" w:rsidP="00CA5899">
            <w:pPr>
              <w:rPr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D44DB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6.711,78</w:t>
            </w:r>
          </w:p>
        </w:tc>
        <w:tc>
          <w:tcPr>
            <w:tcW w:w="1111" w:type="dxa"/>
            <w:tcBorders>
              <w:top w:val="nil"/>
              <w:bottom w:val="nil"/>
              <w:right w:val="double" w:sz="4" w:space="0" w:color="auto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6.711,78</w:t>
            </w:r>
          </w:p>
        </w:tc>
      </w:tr>
      <w:tr w:rsidR="000D6B35" w:rsidRPr="004D78FD">
        <w:trPr>
          <w:cantSplit/>
          <w:trHeight w:val="258"/>
        </w:trPr>
        <w:tc>
          <w:tcPr>
            <w:tcW w:w="468" w:type="dxa"/>
            <w:tcBorders>
              <w:top w:val="nil"/>
              <w:left w:val="double" w:sz="4" w:space="0" w:color="auto"/>
              <w:bottom w:val="double" w:sz="4" w:space="0" w:color="auto"/>
            </w:tcBorders>
          </w:tcPr>
          <w:p w:rsidR="000D6B35" w:rsidRPr="004D78FD" w:rsidRDefault="0018457D" w:rsidP="00464F67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18457D" w:rsidP="00464F67">
            <w:pPr>
              <w:jc w:val="center"/>
              <w:rPr>
                <w:b/>
                <w:sz w:val="11"/>
                <w:szCs w:val="11"/>
              </w:rPr>
            </w:pPr>
          </w:p>
        </w:tc>
        <w:tc>
          <w:tcPr>
            <w:tcW w:w="4363" w:type="dxa"/>
            <w:tcBorders>
              <w:top w:val="nil"/>
              <w:bottom w:val="double" w:sz="4" w:space="0" w:color="auto"/>
            </w:tcBorders>
          </w:tcPr>
          <w:p w:rsidR="000D6B35" w:rsidRPr="004D78FD" w:rsidRDefault="0018457D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Default="0018457D" w:rsidP="00E94C8E">
            <w:pPr>
              <w:jc w:val="both"/>
              <w:rPr>
                <w:b/>
                <w:sz w:val="6"/>
                <w:szCs w:val="6"/>
              </w:rPr>
            </w:pPr>
            <w:r>
              <w:rPr>
                <w:b/>
                <w:noProof/>
                <w:sz w:val="11"/>
                <w:szCs w:val="11"/>
              </w:rPr>
              <w:t>Totale Missione 20 - FONDI E ACCANTONAMENTI</w:t>
            </w:r>
          </w:p>
          <w:p w:rsidR="000D6B35" w:rsidRPr="008F6CBB" w:rsidRDefault="0018457D" w:rsidP="00E94C8E">
            <w:pPr>
              <w:jc w:val="both"/>
              <w:rPr>
                <w:b/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18457D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18457D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18457D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18457D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18457D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18457D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18457D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18457D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18457D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18457D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18457D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18457D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18457D" w:rsidP="00567384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18457D" w:rsidP="00567384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18457D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18457D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56.254,42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  <w:right w:val="double" w:sz="4" w:space="0" w:color="auto"/>
            </w:tcBorders>
          </w:tcPr>
          <w:p w:rsidR="000D6B35" w:rsidRPr="004D78FD" w:rsidRDefault="0018457D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18457D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56.254,42</w:t>
            </w:r>
          </w:p>
        </w:tc>
      </w:tr>
      <w:tr w:rsidR="00EC36EC" w:rsidRPr="00F81F64">
        <w:trPr>
          <w:cantSplit/>
          <w:trHeight w:val="288"/>
        </w:trPr>
        <w:tc>
          <w:tcPr>
            <w:tcW w:w="468" w:type="dxa"/>
            <w:tcBorders>
              <w:top w:val="double" w:sz="4" w:space="0" w:color="auto"/>
              <w:left w:val="double" w:sz="4" w:space="0" w:color="auto"/>
              <w:bottom w:val="nil"/>
            </w:tcBorders>
          </w:tcPr>
          <w:p w:rsidR="00EC36EC" w:rsidRPr="004D78FD" w:rsidRDefault="0018457D" w:rsidP="005B5DE2">
            <w:pPr>
              <w:jc w:val="center"/>
              <w:rPr>
                <w:b/>
                <w:sz w:val="6"/>
                <w:szCs w:val="6"/>
              </w:rPr>
            </w:pPr>
          </w:p>
          <w:p w:rsidR="00EC36EC" w:rsidRPr="00F81F64" w:rsidRDefault="0018457D" w:rsidP="005B5DE2">
            <w:pPr>
              <w:jc w:val="center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50</w:t>
            </w:r>
          </w:p>
        </w:tc>
        <w:tc>
          <w:tcPr>
            <w:tcW w:w="4363" w:type="dxa"/>
            <w:tcBorders>
              <w:top w:val="double" w:sz="4" w:space="0" w:color="auto"/>
              <w:bottom w:val="nil"/>
            </w:tcBorders>
          </w:tcPr>
          <w:p w:rsidR="00EC36EC" w:rsidRPr="004D78FD" w:rsidRDefault="0018457D" w:rsidP="00CA5899">
            <w:pPr>
              <w:rPr>
                <w:b/>
                <w:sz w:val="6"/>
                <w:szCs w:val="6"/>
              </w:rPr>
            </w:pPr>
          </w:p>
          <w:p w:rsidR="00EC36EC" w:rsidRDefault="0018457D" w:rsidP="00CA5899">
            <w:pPr>
              <w:rPr>
                <w:b/>
                <w:sz w:val="6"/>
                <w:szCs w:val="6"/>
              </w:rPr>
            </w:pPr>
            <w:r>
              <w:rPr>
                <w:b/>
                <w:noProof/>
                <w:sz w:val="11"/>
                <w:szCs w:val="11"/>
              </w:rPr>
              <w:t>Missione 50 - DEBITO PUBBLICO</w:t>
            </w:r>
          </w:p>
          <w:p w:rsidR="00EC36EC" w:rsidRPr="0095043B" w:rsidRDefault="0018457D" w:rsidP="00CA5899">
            <w:pPr>
              <w:rPr>
                <w:b/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18457D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18457D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18457D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18457D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18457D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18457D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18457D" w:rsidP="003537A5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18457D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  <w:right w:val="double" w:sz="4" w:space="0" w:color="auto"/>
            </w:tcBorders>
          </w:tcPr>
          <w:p w:rsidR="00EC36EC" w:rsidRPr="00F81F64" w:rsidRDefault="0018457D" w:rsidP="005B5DE2">
            <w:pPr>
              <w:jc w:val="right"/>
              <w:rPr>
                <w:b/>
                <w:sz w:val="11"/>
                <w:szCs w:val="11"/>
              </w:rPr>
            </w:pPr>
          </w:p>
        </w:tc>
      </w:tr>
      <w:tr w:rsidR="009D1DE7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9D1DE7" w:rsidRPr="005B5DE2" w:rsidRDefault="0018457D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01</w:t>
            </w:r>
          </w:p>
        </w:tc>
        <w:tc>
          <w:tcPr>
            <w:tcW w:w="4363" w:type="dxa"/>
            <w:tcBorders>
              <w:top w:val="nil"/>
              <w:bottom w:val="nil"/>
            </w:tcBorders>
          </w:tcPr>
          <w:p w:rsidR="009D1DE7" w:rsidRDefault="0018457D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QUOTA INTERESSI AMMORTAMENTO MUTUI E PRESTITI OBBLIGAZIONARI</w:t>
            </w:r>
          </w:p>
          <w:p w:rsidR="009D1DE7" w:rsidRPr="007E5184" w:rsidRDefault="0018457D" w:rsidP="00CA5899">
            <w:pPr>
              <w:rPr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D44DB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  <w:right w:val="double" w:sz="4" w:space="0" w:color="auto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0D6B35" w:rsidRPr="004D78FD">
        <w:trPr>
          <w:cantSplit/>
          <w:trHeight w:val="258"/>
        </w:trPr>
        <w:tc>
          <w:tcPr>
            <w:tcW w:w="468" w:type="dxa"/>
            <w:tcBorders>
              <w:top w:val="nil"/>
              <w:left w:val="double" w:sz="4" w:space="0" w:color="auto"/>
              <w:bottom w:val="double" w:sz="4" w:space="0" w:color="auto"/>
            </w:tcBorders>
          </w:tcPr>
          <w:p w:rsidR="000D6B35" w:rsidRPr="004D78FD" w:rsidRDefault="0018457D" w:rsidP="00464F67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18457D" w:rsidP="00464F67">
            <w:pPr>
              <w:jc w:val="center"/>
              <w:rPr>
                <w:b/>
                <w:sz w:val="11"/>
                <w:szCs w:val="11"/>
              </w:rPr>
            </w:pPr>
          </w:p>
        </w:tc>
        <w:tc>
          <w:tcPr>
            <w:tcW w:w="4363" w:type="dxa"/>
            <w:tcBorders>
              <w:top w:val="nil"/>
              <w:bottom w:val="double" w:sz="4" w:space="0" w:color="auto"/>
            </w:tcBorders>
          </w:tcPr>
          <w:p w:rsidR="000D6B35" w:rsidRPr="004D78FD" w:rsidRDefault="0018457D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Default="0018457D" w:rsidP="00E94C8E">
            <w:pPr>
              <w:jc w:val="both"/>
              <w:rPr>
                <w:b/>
                <w:sz w:val="6"/>
                <w:szCs w:val="6"/>
              </w:rPr>
            </w:pPr>
            <w:r>
              <w:rPr>
                <w:b/>
                <w:noProof/>
                <w:sz w:val="11"/>
                <w:szCs w:val="11"/>
              </w:rPr>
              <w:t>Totale Missione 50 - DEBITO PUBBLICO</w:t>
            </w:r>
          </w:p>
          <w:p w:rsidR="000D6B35" w:rsidRPr="008F6CBB" w:rsidRDefault="0018457D" w:rsidP="00E94C8E">
            <w:pPr>
              <w:jc w:val="both"/>
              <w:rPr>
                <w:b/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18457D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18457D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18457D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18457D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18457D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18457D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18457D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18457D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18457D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18457D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18457D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18457D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18457D" w:rsidP="00567384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18457D" w:rsidP="00567384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18457D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18457D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  <w:right w:val="double" w:sz="4" w:space="0" w:color="auto"/>
            </w:tcBorders>
          </w:tcPr>
          <w:p w:rsidR="000D6B35" w:rsidRPr="004D78FD" w:rsidRDefault="0018457D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18457D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</w:tr>
      <w:tr w:rsidR="00EC36EC" w:rsidRPr="00F81F64">
        <w:trPr>
          <w:cantSplit/>
          <w:trHeight w:val="288"/>
        </w:trPr>
        <w:tc>
          <w:tcPr>
            <w:tcW w:w="468" w:type="dxa"/>
            <w:tcBorders>
              <w:top w:val="double" w:sz="4" w:space="0" w:color="auto"/>
              <w:left w:val="double" w:sz="4" w:space="0" w:color="auto"/>
              <w:bottom w:val="nil"/>
            </w:tcBorders>
          </w:tcPr>
          <w:p w:rsidR="00EC36EC" w:rsidRPr="004D78FD" w:rsidRDefault="0018457D" w:rsidP="005B5DE2">
            <w:pPr>
              <w:jc w:val="center"/>
              <w:rPr>
                <w:b/>
                <w:sz w:val="6"/>
                <w:szCs w:val="6"/>
              </w:rPr>
            </w:pPr>
          </w:p>
          <w:p w:rsidR="00EC36EC" w:rsidRPr="00F81F64" w:rsidRDefault="0018457D" w:rsidP="005B5DE2">
            <w:pPr>
              <w:jc w:val="center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60</w:t>
            </w:r>
          </w:p>
        </w:tc>
        <w:tc>
          <w:tcPr>
            <w:tcW w:w="4363" w:type="dxa"/>
            <w:tcBorders>
              <w:top w:val="double" w:sz="4" w:space="0" w:color="auto"/>
              <w:bottom w:val="nil"/>
            </w:tcBorders>
          </w:tcPr>
          <w:p w:rsidR="00EC36EC" w:rsidRPr="004D78FD" w:rsidRDefault="0018457D" w:rsidP="00CA5899">
            <w:pPr>
              <w:rPr>
                <w:b/>
                <w:sz w:val="6"/>
                <w:szCs w:val="6"/>
              </w:rPr>
            </w:pPr>
          </w:p>
          <w:p w:rsidR="00EC36EC" w:rsidRDefault="0018457D" w:rsidP="00CA5899">
            <w:pPr>
              <w:rPr>
                <w:b/>
                <w:sz w:val="6"/>
                <w:szCs w:val="6"/>
              </w:rPr>
            </w:pPr>
            <w:r>
              <w:rPr>
                <w:b/>
                <w:noProof/>
                <w:sz w:val="11"/>
                <w:szCs w:val="11"/>
              </w:rPr>
              <w:t>Missione 60 - ANTICIPAZIONI FINANZIARIE</w:t>
            </w:r>
          </w:p>
          <w:p w:rsidR="00EC36EC" w:rsidRPr="0095043B" w:rsidRDefault="0018457D" w:rsidP="00CA5899">
            <w:pPr>
              <w:rPr>
                <w:b/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18457D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18457D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18457D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18457D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18457D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18457D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18457D" w:rsidP="003537A5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18457D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  <w:right w:val="double" w:sz="4" w:space="0" w:color="auto"/>
            </w:tcBorders>
          </w:tcPr>
          <w:p w:rsidR="00EC36EC" w:rsidRPr="00F81F64" w:rsidRDefault="0018457D" w:rsidP="005B5DE2">
            <w:pPr>
              <w:jc w:val="right"/>
              <w:rPr>
                <w:b/>
                <w:sz w:val="11"/>
                <w:szCs w:val="11"/>
              </w:rPr>
            </w:pPr>
          </w:p>
        </w:tc>
      </w:tr>
      <w:tr w:rsidR="009D1DE7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9D1DE7" w:rsidRPr="005B5DE2" w:rsidRDefault="0018457D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01</w:t>
            </w:r>
          </w:p>
        </w:tc>
        <w:tc>
          <w:tcPr>
            <w:tcW w:w="4363" w:type="dxa"/>
            <w:tcBorders>
              <w:top w:val="nil"/>
              <w:bottom w:val="nil"/>
            </w:tcBorders>
          </w:tcPr>
          <w:p w:rsidR="009D1DE7" w:rsidRDefault="0018457D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RESTITUZIONE ANTICIPAZIONI DI TESORERIA</w:t>
            </w:r>
          </w:p>
          <w:p w:rsidR="009D1DE7" w:rsidRPr="007E5184" w:rsidRDefault="0018457D" w:rsidP="00CA5899">
            <w:pPr>
              <w:rPr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D44DB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  <w:right w:val="double" w:sz="4" w:space="0" w:color="auto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0D6B35" w:rsidRPr="004D78FD">
        <w:trPr>
          <w:cantSplit/>
          <w:trHeight w:val="258"/>
        </w:trPr>
        <w:tc>
          <w:tcPr>
            <w:tcW w:w="468" w:type="dxa"/>
            <w:tcBorders>
              <w:top w:val="nil"/>
              <w:left w:val="double" w:sz="4" w:space="0" w:color="auto"/>
              <w:bottom w:val="double" w:sz="4" w:space="0" w:color="auto"/>
            </w:tcBorders>
          </w:tcPr>
          <w:p w:rsidR="000D6B35" w:rsidRPr="004D78FD" w:rsidRDefault="0018457D" w:rsidP="00464F67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18457D" w:rsidP="00464F67">
            <w:pPr>
              <w:jc w:val="center"/>
              <w:rPr>
                <w:b/>
                <w:sz w:val="11"/>
                <w:szCs w:val="11"/>
              </w:rPr>
            </w:pPr>
          </w:p>
        </w:tc>
        <w:tc>
          <w:tcPr>
            <w:tcW w:w="4363" w:type="dxa"/>
            <w:tcBorders>
              <w:top w:val="nil"/>
              <w:bottom w:val="double" w:sz="4" w:space="0" w:color="auto"/>
            </w:tcBorders>
          </w:tcPr>
          <w:p w:rsidR="000D6B35" w:rsidRPr="004D78FD" w:rsidRDefault="0018457D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Default="0018457D" w:rsidP="00E94C8E">
            <w:pPr>
              <w:jc w:val="both"/>
              <w:rPr>
                <w:b/>
                <w:sz w:val="6"/>
                <w:szCs w:val="6"/>
              </w:rPr>
            </w:pPr>
            <w:r>
              <w:rPr>
                <w:b/>
                <w:noProof/>
                <w:sz w:val="11"/>
                <w:szCs w:val="11"/>
              </w:rPr>
              <w:t>Totale Missione 60 - ANTICIPAZIONI FINANZIARIE</w:t>
            </w:r>
          </w:p>
          <w:p w:rsidR="000D6B35" w:rsidRPr="008F6CBB" w:rsidRDefault="0018457D" w:rsidP="00E94C8E">
            <w:pPr>
              <w:jc w:val="both"/>
              <w:rPr>
                <w:b/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18457D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18457D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18457D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18457D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18457D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18457D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18457D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18457D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18457D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18457D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18457D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18457D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18457D" w:rsidP="00567384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18457D" w:rsidP="00567384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18457D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18457D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  <w:right w:val="double" w:sz="4" w:space="0" w:color="auto"/>
            </w:tcBorders>
          </w:tcPr>
          <w:p w:rsidR="000D6B35" w:rsidRPr="004D78FD" w:rsidRDefault="0018457D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18457D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</w:tr>
      <w:tr w:rsidR="00EC36EC" w:rsidRPr="00F81F64">
        <w:trPr>
          <w:cantSplit/>
          <w:trHeight w:val="288"/>
        </w:trPr>
        <w:tc>
          <w:tcPr>
            <w:tcW w:w="468" w:type="dxa"/>
            <w:tcBorders>
              <w:top w:val="double" w:sz="4" w:space="0" w:color="auto"/>
              <w:left w:val="double" w:sz="4" w:space="0" w:color="auto"/>
              <w:bottom w:val="nil"/>
            </w:tcBorders>
          </w:tcPr>
          <w:p w:rsidR="00EC36EC" w:rsidRPr="004D78FD" w:rsidRDefault="0018457D" w:rsidP="005B5DE2">
            <w:pPr>
              <w:jc w:val="center"/>
              <w:rPr>
                <w:b/>
                <w:sz w:val="6"/>
                <w:szCs w:val="6"/>
              </w:rPr>
            </w:pPr>
          </w:p>
          <w:p w:rsidR="00EC36EC" w:rsidRPr="00F81F64" w:rsidRDefault="0018457D" w:rsidP="005B5DE2">
            <w:pPr>
              <w:jc w:val="center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99</w:t>
            </w:r>
          </w:p>
        </w:tc>
        <w:tc>
          <w:tcPr>
            <w:tcW w:w="4363" w:type="dxa"/>
            <w:tcBorders>
              <w:top w:val="double" w:sz="4" w:space="0" w:color="auto"/>
              <w:bottom w:val="nil"/>
            </w:tcBorders>
          </w:tcPr>
          <w:p w:rsidR="00EC36EC" w:rsidRPr="004D78FD" w:rsidRDefault="0018457D" w:rsidP="00CA5899">
            <w:pPr>
              <w:rPr>
                <w:b/>
                <w:sz w:val="6"/>
                <w:szCs w:val="6"/>
              </w:rPr>
            </w:pPr>
          </w:p>
          <w:p w:rsidR="00EC36EC" w:rsidRDefault="0018457D" w:rsidP="00CA5899">
            <w:pPr>
              <w:rPr>
                <w:b/>
                <w:sz w:val="6"/>
                <w:szCs w:val="6"/>
              </w:rPr>
            </w:pPr>
            <w:r>
              <w:rPr>
                <w:b/>
                <w:noProof/>
                <w:sz w:val="11"/>
                <w:szCs w:val="11"/>
              </w:rPr>
              <w:t>Missione 99 - SERVIZI PER CONTO TERZI</w:t>
            </w:r>
          </w:p>
          <w:p w:rsidR="00EC36EC" w:rsidRPr="0095043B" w:rsidRDefault="0018457D" w:rsidP="00CA5899">
            <w:pPr>
              <w:rPr>
                <w:b/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18457D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18457D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18457D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18457D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18457D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18457D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18457D" w:rsidP="003537A5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18457D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  <w:right w:val="double" w:sz="4" w:space="0" w:color="auto"/>
            </w:tcBorders>
          </w:tcPr>
          <w:p w:rsidR="00EC36EC" w:rsidRPr="00F81F64" w:rsidRDefault="0018457D" w:rsidP="005B5DE2">
            <w:pPr>
              <w:jc w:val="right"/>
              <w:rPr>
                <w:b/>
                <w:sz w:val="11"/>
                <w:szCs w:val="11"/>
              </w:rPr>
            </w:pPr>
          </w:p>
        </w:tc>
      </w:tr>
      <w:tr w:rsidR="009D1DE7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9D1DE7" w:rsidRPr="005B5DE2" w:rsidRDefault="0018457D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01</w:t>
            </w:r>
          </w:p>
        </w:tc>
        <w:tc>
          <w:tcPr>
            <w:tcW w:w="4363" w:type="dxa"/>
            <w:tcBorders>
              <w:top w:val="nil"/>
              <w:bottom w:val="nil"/>
            </w:tcBorders>
          </w:tcPr>
          <w:p w:rsidR="009D1DE7" w:rsidRDefault="0018457D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SERVIZI PER CONTO TERZI - PARTITE DI GIRO</w:t>
            </w:r>
          </w:p>
          <w:p w:rsidR="009D1DE7" w:rsidRPr="007E5184" w:rsidRDefault="0018457D" w:rsidP="00CA5899">
            <w:pPr>
              <w:rPr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D44DB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  <w:right w:val="double" w:sz="4" w:space="0" w:color="auto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9D1DE7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9D1DE7" w:rsidRPr="005B5DE2" w:rsidRDefault="0018457D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02</w:t>
            </w:r>
          </w:p>
        </w:tc>
        <w:tc>
          <w:tcPr>
            <w:tcW w:w="4363" w:type="dxa"/>
            <w:tcBorders>
              <w:top w:val="nil"/>
              <w:bottom w:val="nil"/>
            </w:tcBorders>
          </w:tcPr>
          <w:p w:rsidR="009D1DE7" w:rsidRDefault="0018457D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ANTICIPAZIONI PER IL FINANZIAMENTO DEL SISTEMA SANITARIO NAZIONALE</w:t>
            </w:r>
          </w:p>
          <w:p w:rsidR="009D1DE7" w:rsidRPr="007E5184" w:rsidRDefault="0018457D" w:rsidP="00CA5899">
            <w:pPr>
              <w:rPr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D44DB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  <w:right w:val="double" w:sz="4" w:space="0" w:color="auto"/>
            </w:tcBorders>
          </w:tcPr>
          <w:p w:rsidR="009D1DE7" w:rsidRPr="005B5DE2" w:rsidRDefault="0018457D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0D6B35" w:rsidRPr="004D78FD">
        <w:trPr>
          <w:cantSplit/>
          <w:trHeight w:val="258"/>
        </w:trPr>
        <w:tc>
          <w:tcPr>
            <w:tcW w:w="468" w:type="dxa"/>
            <w:tcBorders>
              <w:top w:val="nil"/>
              <w:left w:val="double" w:sz="4" w:space="0" w:color="auto"/>
              <w:bottom w:val="double" w:sz="4" w:space="0" w:color="auto"/>
            </w:tcBorders>
          </w:tcPr>
          <w:p w:rsidR="000D6B35" w:rsidRPr="004D78FD" w:rsidRDefault="0018457D" w:rsidP="00464F67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18457D" w:rsidP="00464F67">
            <w:pPr>
              <w:jc w:val="center"/>
              <w:rPr>
                <w:b/>
                <w:sz w:val="11"/>
                <w:szCs w:val="11"/>
              </w:rPr>
            </w:pPr>
          </w:p>
        </w:tc>
        <w:tc>
          <w:tcPr>
            <w:tcW w:w="4363" w:type="dxa"/>
            <w:tcBorders>
              <w:top w:val="nil"/>
              <w:bottom w:val="double" w:sz="4" w:space="0" w:color="auto"/>
            </w:tcBorders>
          </w:tcPr>
          <w:p w:rsidR="000D6B35" w:rsidRPr="004D78FD" w:rsidRDefault="0018457D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Default="0018457D" w:rsidP="00E94C8E">
            <w:pPr>
              <w:jc w:val="both"/>
              <w:rPr>
                <w:b/>
                <w:sz w:val="6"/>
                <w:szCs w:val="6"/>
              </w:rPr>
            </w:pPr>
            <w:r>
              <w:rPr>
                <w:b/>
                <w:noProof/>
                <w:sz w:val="11"/>
                <w:szCs w:val="11"/>
              </w:rPr>
              <w:t>Totale Missione 99 - SERVIZI PER CONTO TERZI</w:t>
            </w:r>
          </w:p>
          <w:p w:rsidR="000D6B35" w:rsidRPr="008F6CBB" w:rsidRDefault="0018457D" w:rsidP="00E94C8E">
            <w:pPr>
              <w:jc w:val="both"/>
              <w:rPr>
                <w:b/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18457D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18457D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18457D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18457D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18457D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18457D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18457D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18457D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18457D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18457D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18457D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18457D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18457D" w:rsidP="00567384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18457D" w:rsidP="00567384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18457D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18457D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  <w:right w:val="double" w:sz="4" w:space="0" w:color="auto"/>
            </w:tcBorders>
          </w:tcPr>
          <w:p w:rsidR="000D6B35" w:rsidRPr="004D78FD" w:rsidRDefault="0018457D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18457D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</w:tr>
      <w:tr w:rsidR="000D6B35" w:rsidRPr="004D78FD">
        <w:trPr>
          <w:cantSplit/>
          <w:trHeight w:val="258"/>
        </w:trPr>
        <w:tc>
          <w:tcPr>
            <w:tcW w:w="468" w:type="dxa"/>
            <w:tcBorders>
              <w:top w:val="nil"/>
              <w:left w:val="double" w:sz="4" w:space="0" w:color="auto"/>
              <w:bottom w:val="double" w:sz="4" w:space="0" w:color="auto"/>
            </w:tcBorders>
          </w:tcPr>
          <w:p w:rsidR="000D6B35" w:rsidRPr="004D78FD" w:rsidRDefault="0018457D" w:rsidP="00464F67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18457D" w:rsidP="00464F67">
            <w:pPr>
              <w:jc w:val="center"/>
              <w:rPr>
                <w:b/>
                <w:sz w:val="11"/>
                <w:szCs w:val="11"/>
              </w:rPr>
            </w:pPr>
          </w:p>
        </w:tc>
        <w:tc>
          <w:tcPr>
            <w:tcW w:w="4363" w:type="dxa"/>
            <w:tcBorders>
              <w:top w:val="nil"/>
              <w:bottom w:val="double" w:sz="4" w:space="0" w:color="auto"/>
            </w:tcBorders>
          </w:tcPr>
          <w:p w:rsidR="000D6B35" w:rsidRPr="004D78FD" w:rsidRDefault="0018457D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Default="0018457D" w:rsidP="00E94C8E">
            <w:pPr>
              <w:jc w:val="both"/>
              <w:rPr>
                <w:b/>
                <w:sz w:val="6"/>
                <w:szCs w:val="6"/>
              </w:rPr>
            </w:pPr>
            <w:r>
              <w:rPr>
                <w:b/>
                <w:noProof/>
                <w:sz w:val="11"/>
                <w:szCs w:val="11"/>
              </w:rPr>
              <w:t>Totale macroaggregati</w:t>
            </w:r>
          </w:p>
          <w:p w:rsidR="000D6B35" w:rsidRPr="008F6CBB" w:rsidRDefault="0018457D" w:rsidP="00E94C8E">
            <w:pPr>
              <w:jc w:val="both"/>
              <w:rPr>
                <w:b/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18457D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18457D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450.397,00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18457D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18457D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49.000,00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18457D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18457D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1.033.012,64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18457D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18457D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315.440,00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18457D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18457D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58.017,07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18457D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18457D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18457D" w:rsidP="00567384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18457D" w:rsidP="00567384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100,00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18457D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18457D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167.697,83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  <w:right w:val="double" w:sz="4" w:space="0" w:color="auto"/>
            </w:tcBorders>
          </w:tcPr>
          <w:p w:rsidR="000D6B35" w:rsidRPr="004D78FD" w:rsidRDefault="0018457D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18457D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2.073.664,54</w:t>
            </w:r>
          </w:p>
        </w:tc>
      </w:tr>
    </w:tbl>
    <w:p w:rsidR="0018457D" w:rsidRDefault="0018457D"/>
    <w:sectPr w:rsidR="0018457D" w:rsidSect="009A0535">
      <w:headerReference w:type="default" r:id="rId6"/>
      <w:pgSz w:w="16838" w:h="11906" w:orient="landscape"/>
      <w:pgMar w:top="357" w:right="641" w:bottom="357" w:left="539" w:header="720" w:footer="72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8457D" w:rsidRDefault="0018457D">
      <w:r>
        <w:separator/>
      </w:r>
    </w:p>
  </w:endnote>
  <w:endnote w:type="continuationSeparator" w:id="0">
    <w:p w:rsidR="0018457D" w:rsidRDefault="001845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8457D" w:rsidRDefault="0018457D">
      <w:r>
        <w:separator/>
      </w:r>
    </w:p>
  </w:footnote>
  <w:footnote w:type="continuationSeparator" w:id="0">
    <w:p w:rsidR="0018457D" w:rsidRDefault="0018457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Grigliatabella"/>
      <w:tblW w:w="15941" w:type="dxa"/>
      <w:tblLayout w:type="fixed"/>
      <w:tblLook w:val="01E0" w:firstRow="1" w:lastRow="1" w:firstColumn="1" w:lastColumn="1" w:noHBand="0" w:noVBand="0"/>
    </w:tblPr>
    <w:tblGrid>
      <w:gridCol w:w="15941"/>
    </w:tblGrid>
    <w:tr w:rsidR="005B5DE2" w:rsidRPr="00190A69">
      <w:tc>
        <w:tcPr>
          <w:tcW w:w="15941" w:type="dxa"/>
          <w:tcBorders>
            <w:top w:val="nil"/>
            <w:left w:val="nil"/>
            <w:bottom w:val="nil"/>
            <w:right w:val="nil"/>
          </w:tcBorders>
        </w:tcPr>
        <w:p w:rsidR="005B5DE2" w:rsidRPr="00190A69" w:rsidRDefault="0018457D" w:rsidP="005B5DE2">
          <w:pPr>
            <w:jc w:val="center"/>
            <w:rPr>
              <w:rFonts w:ascii="Verdana" w:hAnsi="Verdana"/>
              <w:sz w:val="20"/>
              <w:szCs w:val="20"/>
            </w:rPr>
          </w:pPr>
          <w:r>
            <w:rPr>
              <w:rFonts w:ascii="Verdana" w:hAnsi="Verdana"/>
              <w:noProof/>
              <w:sz w:val="20"/>
              <w:szCs w:val="20"/>
            </w:rPr>
            <w:t>SPESE PER MISSIONI, PROGRAMMI E MACROAGGREGATI</w:t>
          </w:r>
        </w:p>
        <w:p w:rsidR="005B5DE2" w:rsidRPr="00190A69" w:rsidRDefault="0018457D" w:rsidP="005B5DE2">
          <w:pPr>
            <w:jc w:val="center"/>
            <w:rPr>
              <w:rFonts w:ascii="Verdana" w:hAnsi="Verdana"/>
              <w:sz w:val="20"/>
              <w:szCs w:val="20"/>
            </w:rPr>
          </w:pPr>
          <w:r w:rsidRPr="00190A69">
            <w:rPr>
              <w:rFonts w:ascii="Verdana" w:hAnsi="Verdana"/>
              <w:sz w:val="20"/>
              <w:szCs w:val="20"/>
            </w:rPr>
            <w:t xml:space="preserve">SPESE CORRENTI – </w:t>
          </w:r>
          <w:r>
            <w:rPr>
              <w:rFonts w:ascii="Verdana" w:hAnsi="Verdana"/>
              <w:noProof/>
              <w:sz w:val="20"/>
              <w:szCs w:val="20"/>
            </w:rPr>
            <w:t>PREVISIONI DI COMPETENZA</w:t>
          </w:r>
          <w:r w:rsidRPr="00190A69">
            <w:rPr>
              <w:rFonts w:ascii="Verdana" w:hAnsi="Verdana"/>
              <w:sz w:val="20"/>
              <w:szCs w:val="20"/>
            </w:rPr>
            <w:t xml:space="preserve"> </w:t>
          </w:r>
        </w:p>
        <w:p w:rsidR="005B5DE2" w:rsidRPr="00190A69" w:rsidRDefault="0018457D" w:rsidP="005B5DE2">
          <w:pPr>
            <w:jc w:val="center"/>
            <w:rPr>
              <w:rFonts w:ascii="Verdana" w:hAnsi="Verdana"/>
              <w:sz w:val="20"/>
              <w:szCs w:val="20"/>
            </w:rPr>
          </w:pPr>
          <w:r>
            <w:rPr>
              <w:rFonts w:ascii="Verdana" w:hAnsi="Verdana"/>
              <w:noProof/>
              <w:sz w:val="20"/>
              <w:szCs w:val="20"/>
            </w:rPr>
            <w:t>ESERCIZIO FINANZIARIO 2020</w:t>
          </w:r>
        </w:p>
      </w:tc>
    </w:tr>
    <w:tr w:rsidR="005B5DE2" w:rsidRPr="005B5DE2">
      <w:tc>
        <w:tcPr>
          <w:tcW w:w="15941" w:type="dxa"/>
          <w:tcBorders>
            <w:top w:val="nil"/>
            <w:left w:val="nil"/>
            <w:bottom w:val="nil"/>
            <w:right w:val="nil"/>
          </w:tcBorders>
        </w:tcPr>
        <w:p w:rsidR="005B5DE2" w:rsidRPr="005B5DE2" w:rsidRDefault="0018457D" w:rsidP="005B5DE2">
          <w:pPr>
            <w:jc w:val="right"/>
            <w:rPr>
              <w:rFonts w:ascii="Verdana" w:hAnsi="Verdana"/>
              <w:sz w:val="11"/>
              <w:szCs w:val="11"/>
            </w:rPr>
          </w:pPr>
          <w:r w:rsidRPr="005B5DE2">
            <w:rPr>
              <w:rFonts w:ascii="Verdana" w:hAnsi="Verdana"/>
              <w:sz w:val="11"/>
              <w:szCs w:val="11"/>
            </w:rPr>
            <w:t xml:space="preserve">Pag. </w:t>
          </w:r>
          <w:r>
            <w:rPr>
              <w:rFonts w:ascii="Verdana" w:hAnsi="Verdana"/>
              <w:sz w:val="11"/>
              <w:szCs w:val="11"/>
            </w:rPr>
            <w:fldChar w:fldCharType="begin"/>
          </w:r>
          <w:r>
            <w:rPr>
              <w:rFonts w:ascii="Verdana" w:hAnsi="Verdana"/>
              <w:sz w:val="11"/>
              <w:szCs w:val="11"/>
            </w:rPr>
            <w:instrText xml:space="preserve"> PAGE  \* Arabic  \* MERGEFORMAT </w:instrText>
          </w:r>
          <w:r>
            <w:rPr>
              <w:rFonts w:ascii="Verdana" w:hAnsi="Verdana"/>
              <w:sz w:val="11"/>
              <w:szCs w:val="11"/>
            </w:rPr>
            <w:fldChar w:fldCharType="separate"/>
          </w:r>
          <w:r w:rsidR="00893EE6">
            <w:rPr>
              <w:rFonts w:ascii="Verdana" w:hAnsi="Verdana"/>
              <w:noProof/>
              <w:sz w:val="11"/>
              <w:szCs w:val="11"/>
            </w:rPr>
            <w:t>2</w:t>
          </w:r>
          <w:r>
            <w:rPr>
              <w:rFonts w:ascii="Verdana" w:hAnsi="Verdana"/>
              <w:sz w:val="11"/>
              <w:szCs w:val="11"/>
            </w:rPr>
            <w:fldChar w:fldCharType="end"/>
          </w:r>
        </w:p>
      </w:tc>
    </w:tr>
  </w:tbl>
  <w:p w:rsidR="00CA5899" w:rsidRDefault="0018457D" w:rsidP="004D78FD">
    <w: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0DD6"/>
    <w:rsid w:val="00160DD6"/>
    <w:rsid w:val="0018457D"/>
    <w:rsid w:val="00251A45"/>
    <w:rsid w:val="00437EA3"/>
    <w:rsid w:val="00893EE6"/>
    <w:rsid w:val="008B6FD8"/>
    <w:rsid w:val="008F0183"/>
    <w:rsid w:val="009A0535"/>
    <w:rsid w:val="00A21ED5"/>
    <w:rsid w:val="00CF63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E736A977-A790-4676-9880-C2CD5EC421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Pr>
      <w:sz w:val="24"/>
      <w:szCs w:val="24"/>
    </w:rPr>
  </w:style>
  <w:style w:type="paragraph" w:styleId="Titolo2">
    <w:name w:val="heading 2"/>
    <w:basedOn w:val="Normale"/>
    <w:next w:val="Normale"/>
    <w:qFormat/>
    <w:pPr>
      <w:keepNext/>
      <w:outlineLvl w:val="1"/>
    </w:pPr>
    <w:rPr>
      <w:rFonts w:ascii="Arial Narrow" w:hAnsi="Arial Narrow"/>
      <w:b/>
      <w:sz w:val="32"/>
    </w:rPr>
  </w:style>
  <w:style w:type="paragraph" w:styleId="Titolo3">
    <w:name w:val="heading 3"/>
    <w:basedOn w:val="Normale"/>
    <w:next w:val="Normale"/>
    <w:qFormat/>
    <w:pPr>
      <w:keepNext/>
      <w:outlineLvl w:val="2"/>
    </w:pPr>
    <w:rPr>
      <w:b/>
      <w:sz w:val="22"/>
      <w:lang w:val="en-GB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</w:style>
  <w:style w:type="table" w:styleId="Grigliatabella">
    <w:name w:val="Table Grid"/>
    <w:basedOn w:val="Tabellanormale"/>
    <w:rsid w:val="00CA58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G:\work32\StampeWE\StampeW.do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StampeW.dot</Template>
  <TotalTime>1</TotalTime>
  <Pages>1</Pages>
  <Words>1816</Words>
  <Characters>10355</Characters>
  <Application>Microsoft Office Word</Application>
  <DocSecurity>0</DocSecurity>
  <Lines>86</Lines>
  <Paragraphs>24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Akros Informatica s.r.l.</Company>
  <LinksUpToDate>false</LinksUpToDate>
  <CharactersWithSpaces>12147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HrGest</dc:creator>
  <cp:keywords/>
  <dc:description/>
  <cp:lastModifiedBy>Amministrativo</cp:lastModifiedBy>
  <cp:revision>3</cp:revision>
  <dcterms:created xsi:type="dcterms:W3CDTF">2019-02-27T14:11:00Z</dcterms:created>
  <dcterms:modified xsi:type="dcterms:W3CDTF">2019-02-27T14:11:00Z</dcterms:modified>
</cp:coreProperties>
</file>